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0DA8" w14:textId="77777777" w:rsidR="007F7A53" w:rsidRPr="00F4441C" w:rsidRDefault="007F7A53" w:rsidP="00EF6AA6">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F4441C">
        <w:rPr>
          <w:rFonts w:ascii="Univerza Sans" w:eastAsia="Calibri" w:hAnsi="Univerza Sans" w:cs="Arial"/>
          <w:b/>
          <w:bCs/>
          <w:color w:val="000000"/>
          <w:sz w:val="18"/>
          <w:szCs w:val="18"/>
          <w:lang w:eastAsia="zh-CN"/>
        </w:rPr>
        <w:t>POTRDILO O REFERENČNEM PROJEKTU</w:t>
      </w:r>
      <w:r w:rsidRPr="00F4441C">
        <w:rPr>
          <w:rFonts w:ascii="Univerza Sans" w:eastAsia="Calibri" w:hAnsi="Univerza Sans" w:cs="Arial"/>
          <w:b/>
          <w:bCs/>
          <w:color w:val="000000"/>
          <w:sz w:val="18"/>
          <w:szCs w:val="18"/>
          <w:vertAlign w:val="superscript"/>
          <w:lang w:eastAsia="zh-CN"/>
        </w:rPr>
        <w:footnoteReference w:id="1"/>
      </w:r>
    </w:p>
    <w:p w14:paraId="074E9660" w14:textId="77777777" w:rsidR="006B3D4F" w:rsidRPr="00F4441C" w:rsidRDefault="006B3D4F" w:rsidP="007F7A53">
      <w:pPr>
        <w:rPr>
          <w:rFonts w:ascii="Univerza Sans" w:hAnsi="Univerza Sans" w:cs="Arial"/>
          <w:sz w:val="18"/>
          <w:szCs w:val="18"/>
          <w:lang w:eastAsia="zh-CN"/>
        </w:rPr>
      </w:pPr>
    </w:p>
    <w:p w14:paraId="123E98DB" w14:textId="77777777" w:rsidR="006B3D4F" w:rsidRPr="00F4441C"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F4441C" w14:paraId="4C213089" w14:textId="77777777" w:rsidTr="00C941E3">
        <w:trPr>
          <w:trHeight w:hRule="exact" w:val="397"/>
        </w:trPr>
        <w:tc>
          <w:tcPr>
            <w:tcW w:w="2835" w:type="dxa"/>
            <w:shd w:val="clear" w:color="auto" w:fill="F2F2F2"/>
            <w:vAlign w:val="center"/>
          </w:tcPr>
          <w:p w14:paraId="067AC37B"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Naziv referenčnega naročnika</w:t>
            </w:r>
          </w:p>
        </w:tc>
        <w:tc>
          <w:tcPr>
            <w:tcW w:w="6267" w:type="dxa"/>
            <w:shd w:val="clear" w:color="auto" w:fill="auto"/>
          </w:tcPr>
          <w:p w14:paraId="2EAA08D2" w14:textId="77777777" w:rsidR="006B3D4F" w:rsidRPr="00F4441C" w:rsidRDefault="006B3D4F" w:rsidP="00C941E3">
            <w:pPr>
              <w:pStyle w:val="Textbody"/>
              <w:rPr>
                <w:rFonts w:ascii="Univerza Sans" w:hAnsi="Univerza Sans" w:cs="Arial"/>
                <w:sz w:val="18"/>
                <w:szCs w:val="18"/>
              </w:rPr>
            </w:pPr>
          </w:p>
        </w:tc>
      </w:tr>
      <w:tr w:rsidR="006B3D4F" w:rsidRPr="00F4441C" w14:paraId="17480C4B" w14:textId="77777777" w:rsidTr="00C941E3">
        <w:trPr>
          <w:trHeight w:hRule="exact" w:val="397"/>
        </w:trPr>
        <w:tc>
          <w:tcPr>
            <w:tcW w:w="2835" w:type="dxa"/>
            <w:shd w:val="clear" w:color="auto" w:fill="F2F2F2"/>
            <w:vAlign w:val="center"/>
          </w:tcPr>
          <w:p w14:paraId="304FE637"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Sedež referenčnega naročnika</w:t>
            </w:r>
          </w:p>
        </w:tc>
        <w:tc>
          <w:tcPr>
            <w:tcW w:w="6267" w:type="dxa"/>
            <w:shd w:val="clear" w:color="auto" w:fill="auto"/>
          </w:tcPr>
          <w:p w14:paraId="043F9BC8" w14:textId="77777777" w:rsidR="006B3D4F" w:rsidRPr="00F4441C" w:rsidRDefault="006B3D4F" w:rsidP="00C941E3">
            <w:pPr>
              <w:pStyle w:val="Textbody"/>
              <w:rPr>
                <w:rFonts w:ascii="Univerza Sans" w:hAnsi="Univerza Sans" w:cs="Arial"/>
                <w:sz w:val="18"/>
                <w:szCs w:val="18"/>
              </w:rPr>
            </w:pPr>
          </w:p>
        </w:tc>
      </w:tr>
      <w:tr w:rsidR="006B3D4F" w:rsidRPr="00F4441C" w14:paraId="0F1171B3" w14:textId="77777777" w:rsidTr="00C941E3">
        <w:trPr>
          <w:trHeight w:hRule="exact" w:val="587"/>
        </w:trPr>
        <w:tc>
          <w:tcPr>
            <w:tcW w:w="2835" w:type="dxa"/>
            <w:shd w:val="clear" w:color="auto" w:fill="F2F2F2"/>
            <w:vAlign w:val="center"/>
          </w:tcPr>
          <w:p w14:paraId="420C5B68"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Oseba pooblaščena za zastopanje</w:t>
            </w:r>
          </w:p>
        </w:tc>
        <w:tc>
          <w:tcPr>
            <w:tcW w:w="6267" w:type="dxa"/>
            <w:shd w:val="clear" w:color="auto" w:fill="auto"/>
          </w:tcPr>
          <w:p w14:paraId="6F1B8D87" w14:textId="77777777" w:rsidR="006B3D4F" w:rsidRPr="00F4441C" w:rsidRDefault="006B3D4F" w:rsidP="00C941E3">
            <w:pPr>
              <w:pStyle w:val="Textbody"/>
              <w:rPr>
                <w:rFonts w:ascii="Univerza Sans" w:hAnsi="Univerza Sans" w:cs="Arial"/>
                <w:sz w:val="18"/>
                <w:szCs w:val="18"/>
              </w:rPr>
            </w:pPr>
          </w:p>
        </w:tc>
      </w:tr>
    </w:tbl>
    <w:p w14:paraId="2B43AB08" w14:textId="77777777" w:rsidR="006B3D4F" w:rsidRPr="00F4441C"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F4441C" w14:paraId="24A944CA" w14:textId="77777777" w:rsidTr="00C941E3">
        <w:trPr>
          <w:trHeight w:hRule="exact" w:val="397"/>
        </w:trPr>
        <w:tc>
          <w:tcPr>
            <w:tcW w:w="2835" w:type="dxa"/>
            <w:shd w:val="clear" w:color="auto" w:fill="F2F2F2"/>
            <w:vAlign w:val="center"/>
          </w:tcPr>
          <w:p w14:paraId="5E0524ED"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Naziv gospodarskega subjekta</w:t>
            </w:r>
          </w:p>
        </w:tc>
        <w:tc>
          <w:tcPr>
            <w:tcW w:w="6267" w:type="dxa"/>
            <w:shd w:val="clear" w:color="auto" w:fill="auto"/>
            <w:vAlign w:val="center"/>
          </w:tcPr>
          <w:p w14:paraId="06667BD5" w14:textId="77777777" w:rsidR="006B3D4F" w:rsidRPr="00F4441C" w:rsidRDefault="006B3D4F" w:rsidP="00C941E3">
            <w:pPr>
              <w:pStyle w:val="Textbody"/>
              <w:rPr>
                <w:rFonts w:ascii="Univerza Sans" w:hAnsi="Univerza Sans" w:cs="Arial"/>
                <w:b/>
                <w:sz w:val="18"/>
                <w:szCs w:val="18"/>
              </w:rPr>
            </w:pPr>
          </w:p>
        </w:tc>
      </w:tr>
      <w:tr w:rsidR="006B3D4F" w:rsidRPr="00F4441C" w14:paraId="32BDF058" w14:textId="77777777" w:rsidTr="00C941E3">
        <w:trPr>
          <w:trHeight w:hRule="exact" w:val="397"/>
        </w:trPr>
        <w:tc>
          <w:tcPr>
            <w:tcW w:w="2835" w:type="dxa"/>
            <w:shd w:val="clear" w:color="auto" w:fill="F2F2F2"/>
            <w:vAlign w:val="center"/>
          </w:tcPr>
          <w:p w14:paraId="0CC0CBE2"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Sedež gospodarskega subjekta</w:t>
            </w:r>
          </w:p>
        </w:tc>
        <w:tc>
          <w:tcPr>
            <w:tcW w:w="6267" w:type="dxa"/>
            <w:shd w:val="clear" w:color="auto" w:fill="auto"/>
            <w:vAlign w:val="center"/>
          </w:tcPr>
          <w:p w14:paraId="5B5A500D" w14:textId="77777777" w:rsidR="006B3D4F" w:rsidRPr="00F4441C" w:rsidRDefault="006B3D4F" w:rsidP="00C941E3">
            <w:pPr>
              <w:pStyle w:val="Textbody"/>
              <w:rPr>
                <w:rFonts w:ascii="Univerza Sans" w:hAnsi="Univerza Sans" w:cs="Arial"/>
                <w:b/>
                <w:sz w:val="18"/>
                <w:szCs w:val="18"/>
              </w:rPr>
            </w:pPr>
          </w:p>
        </w:tc>
      </w:tr>
      <w:tr w:rsidR="006B3D4F" w:rsidRPr="00F4441C" w14:paraId="1995BFF2" w14:textId="77777777" w:rsidTr="00C941E3">
        <w:trPr>
          <w:trHeight w:hRule="exact" w:val="567"/>
        </w:trPr>
        <w:tc>
          <w:tcPr>
            <w:tcW w:w="2835" w:type="dxa"/>
            <w:shd w:val="clear" w:color="auto" w:fill="F2F2F2"/>
            <w:vAlign w:val="center"/>
          </w:tcPr>
          <w:p w14:paraId="3BBA2FD8"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Odgovorna oseba gospodarskega subjekta</w:t>
            </w:r>
          </w:p>
        </w:tc>
        <w:tc>
          <w:tcPr>
            <w:tcW w:w="6267" w:type="dxa"/>
            <w:shd w:val="clear" w:color="auto" w:fill="auto"/>
            <w:vAlign w:val="center"/>
          </w:tcPr>
          <w:p w14:paraId="70CA3D12" w14:textId="77777777" w:rsidR="006B3D4F" w:rsidRPr="00F4441C" w:rsidRDefault="006B3D4F" w:rsidP="00C941E3">
            <w:pPr>
              <w:pStyle w:val="Textbody"/>
              <w:rPr>
                <w:rFonts w:ascii="Univerza Sans" w:hAnsi="Univerza Sans" w:cs="Arial"/>
                <w:b/>
                <w:sz w:val="18"/>
                <w:szCs w:val="18"/>
              </w:rPr>
            </w:pPr>
          </w:p>
        </w:tc>
      </w:tr>
    </w:tbl>
    <w:p w14:paraId="20F169AD" w14:textId="5C82D37E" w:rsidR="006B3D4F" w:rsidRPr="00F4441C"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za nas </w:t>
      </w:r>
      <w:r w:rsidR="00F95CAD" w:rsidRPr="00F4441C">
        <w:rPr>
          <w:rFonts w:ascii="Univerza Sans" w:eastAsia="Calibri" w:hAnsi="Univerza Sans" w:cs="Arial"/>
          <w:kern w:val="2"/>
          <w:sz w:val="18"/>
          <w:szCs w:val="18"/>
        </w:rPr>
        <w:t>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F4441C" w14:paraId="5ABE08EB" w14:textId="77777777" w:rsidTr="00C941E3">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F4441C" w:rsidRDefault="00C941E3" w:rsidP="00C941E3">
            <w:pPr>
              <w:pStyle w:val="Textbody"/>
              <w:jc w:val="left"/>
              <w:rPr>
                <w:rFonts w:ascii="Univerza Sans" w:hAnsi="Univerza Sans" w:cs="Arial"/>
                <w:sz w:val="18"/>
                <w:szCs w:val="18"/>
              </w:rPr>
            </w:pPr>
            <w:r w:rsidRPr="00F4441C">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7C8BB16" w14:textId="77777777" w:rsidR="006B3D4F" w:rsidRPr="00F4441C" w:rsidRDefault="006B3D4F" w:rsidP="00C941E3">
            <w:pPr>
              <w:pStyle w:val="Textbody"/>
              <w:rPr>
                <w:rFonts w:ascii="Univerza Sans" w:hAnsi="Univerza Sans" w:cs="Arial"/>
                <w:sz w:val="18"/>
                <w:szCs w:val="18"/>
              </w:rPr>
            </w:pPr>
          </w:p>
        </w:tc>
      </w:tr>
      <w:tr w:rsidR="006B3D4F" w:rsidRPr="00F4441C" w14:paraId="37533B85" w14:textId="77777777" w:rsidTr="00C941E3">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0A36480" w14:textId="77777777" w:rsidR="006B3D4F" w:rsidRPr="00F4441C" w:rsidRDefault="006B3D4F" w:rsidP="00C941E3">
            <w:pPr>
              <w:pStyle w:val="Textbody"/>
              <w:rPr>
                <w:rFonts w:ascii="Univerza Sans" w:hAnsi="Univerza Sans" w:cs="Arial"/>
                <w:sz w:val="18"/>
                <w:szCs w:val="18"/>
              </w:rPr>
            </w:pPr>
          </w:p>
        </w:tc>
      </w:tr>
      <w:tr w:rsidR="006B3D4F" w:rsidRPr="00F4441C" w14:paraId="1615C87E" w14:textId="77777777" w:rsidTr="00C941E3">
        <w:trPr>
          <w:trHeight w:hRule="exact" w:val="397"/>
        </w:trPr>
        <w:tc>
          <w:tcPr>
            <w:tcW w:w="3261" w:type="dxa"/>
            <w:shd w:val="clear" w:color="auto" w:fill="F2F2F2"/>
            <w:vAlign w:val="center"/>
          </w:tcPr>
          <w:p w14:paraId="0F1F3FED" w14:textId="2BE0B161"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 xml:space="preserve">Obdobje izvajanja </w:t>
            </w:r>
            <w:r w:rsidR="00F95CAD" w:rsidRPr="00F4441C">
              <w:rPr>
                <w:rFonts w:ascii="Univerza Sans" w:hAnsi="Univerza Sans" w:cs="Arial"/>
                <w:sz w:val="18"/>
                <w:szCs w:val="18"/>
              </w:rPr>
              <w:t>dobav</w:t>
            </w:r>
          </w:p>
        </w:tc>
        <w:tc>
          <w:tcPr>
            <w:tcW w:w="5841" w:type="dxa"/>
            <w:shd w:val="clear" w:color="auto" w:fill="auto"/>
          </w:tcPr>
          <w:p w14:paraId="3CE41C13" w14:textId="77777777" w:rsidR="006B3D4F" w:rsidRPr="00F4441C" w:rsidRDefault="006B3D4F" w:rsidP="00C941E3">
            <w:pPr>
              <w:pStyle w:val="Textbody"/>
              <w:rPr>
                <w:rFonts w:ascii="Univerza Sans" w:hAnsi="Univerza Sans" w:cs="Arial"/>
                <w:sz w:val="18"/>
                <w:szCs w:val="18"/>
              </w:rPr>
            </w:pPr>
          </w:p>
        </w:tc>
      </w:tr>
    </w:tbl>
    <w:p w14:paraId="5CB9371B" w14:textId="77777777" w:rsidR="006B3D4F" w:rsidRPr="00F4441C" w:rsidRDefault="006B3D4F" w:rsidP="006B3D4F">
      <w:pPr>
        <w:pStyle w:val="Textbody"/>
        <w:rPr>
          <w:rFonts w:ascii="Univerza Sans" w:hAnsi="Univerza Sans" w:cs="Arial"/>
          <w:sz w:val="18"/>
          <w:szCs w:val="18"/>
        </w:rPr>
      </w:pPr>
    </w:p>
    <w:p w14:paraId="4883DC87" w14:textId="77777777" w:rsidR="006B3D4F" w:rsidRPr="00F4441C"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F4441C"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F4441C" w14:paraId="214876D5" w14:textId="77777777" w:rsidTr="00C941E3">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03AF13B2" w14:textId="77777777" w:rsidR="006B3D4F" w:rsidRPr="00F4441C" w:rsidRDefault="006B3D4F" w:rsidP="00C941E3">
            <w:pPr>
              <w:pStyle w:val="Textbody"/>
              <w:rPr>
                <w:rFonts w:ascii="Univerza Sans" w:hAnsi="Univerza Sans" w:cs="Arial"/>
                <w:sz w:val="18"/>
                <w:szCs w:val="18"/>
              </w:rPr>
            </w:pPr>
            <w:r w:rsidRPr="00F4441C">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6E933AED" w14:textId="77777777" w:rsidR="006B3D4F" w:rsidRPr="00F4441C" w:rsidRDefault="006B3D4F" w:rsidP="00C941E3">
            <w:pPr>
              <w:pStyle w:val="Textbody"/>
              <w:rPr>
                <w:rFonts w:ascii="Univerza Sans" w:hAnsi="Univerza Sans" w:cs="Arial"/>
                <w:sz w:val="18"/>
                <w:szCs w:val="18"/>
              </w:rPr>
            </w:pPr>
          </w:p>
        </w:tc>
      </w:tr>
      <w:tr w:rsidR="006B3D4F" w:rsidRPr="00F4441C" w14:paraId="4CA0B787" w14:textId="77777777" w:rsidTr="00C941E3">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F4441C"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7B98E1F" w14:textId="77777777" w:rsidR="006B3D4F" w:rsidRPr="00F4441C" w:rsidRDefault="006B3D4F" w:rsidP="00C941E3">
            <w:pPr>
              <w:pStyle w:val="Textbody"/>
              <w:rPr>
                <w:rFonts w:ascii="Univerza Sans" w:hAnsi="Univerza Sans" w:cs="Arial"/>
                <w:sz w:val="18"/>
                <w:szCs w:val="18"/>
              </w:rPr>
            </w:pPr>
            <w:r w:rsidRPr="00F4441C">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348E27FC" w14:textId="77777777" w:rsidR="006B3D4F" w:rsidRPr="00F4441C" w:rsidRDefault="006B3D4F" w:rsidP="00C941E3">
            <w:pPr>
              <w:pStyle w:val="Textbody"/>
              <w:rPr>
                <w:rFonts w:ascii="Univerza Sans" w:hAnsi="Univerza Sans" w:cs="Arial"/>
                <w:sz w:val="18"/>
                <w:szCs w:val="18"/>
              </w:rPr>
            </w:pPr>
          </w:p>
        </w:tc>
      </w:tr>
      <w:tr w:rsidR="006B3D4F" w:rsidRPr="00F4441C" w14:paraId="12BA7280" w14:textId="77777777" w:rsidTr="00C941E3">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F4441C"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38FCE835" w14:textId="77777777" w:rsidR="006B3D4F" w:rsidRPr="00F4441C" w:rsidRDefault="006B3D4F" w:rsidP="00C941E3">
            <w:pPr>
              <w:pStyle w:val="Textbody"/>
              <w:rPr>
                <w:rFonts w:ascii="Univerza Sans" w:hAnsi="Univerza Sans" w:cs="Arial"/>
                <w:sz w:val="18"/>
                <w:szCs w:val="18"/>
              </w:rPr>
            </w:pPr>
            <w:r w:rsidRPr="00F4441C">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5964FFE9" w14:textId="77777777" w:rsidR="006B3D4F" w:rsidRPr="00F4441C" w:rsidRDefault="006B3D4F" w:rsidP="00C941E3">
            <w:pPr>
              <w:pStyle w:val="Textbody"/>
              <w:rPr>
                <w:rFonts w:ascii="Univerza Sans" w:hAnsi="Univerza Sans" w:cs="Arial"/>
                <w:sz w:val="18"/>
                <w:szCs w:val="18"/>
              </w:rPr>
            </w:pPr>
          </w:p>
        </w:tc>
      </w:tr>
    </w:tbl>
    <w:p w14:paraId="15C75EB6" w14:textId="77777777" w:rsidR="006B3D4F" w:rsidRPr="00F4441C"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F4441C" w14:paraId="34723A10" w14:textId="77777777" w:rsidTr="00C941E3">
        <w:trPr>
          <w:trHeight w:val="340"/>
        </w:trPr>
        <w:tc>
          <w:tcPr>
            <w:tcW w:w="928" w:type="dxa"/>
            <w:vAlign w:val="center"/>
          </w:tcPr>
          <w:p w14:paraId="1C89272A"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Datum:</w:t>
            </w:r>
          </w:p>
        </w:tc>
        <w:tc>
          <w:tcPr>
            <w:tcW w:w="1619" w:type="dxa"/>
            <w:vAlign w:val="center"/>
          </w:tcPr>
          <w:p w14:paraId="54B02ED4"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F4441C"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Žig</w:t>
            </w:r>
          </w:p>
        </w:tc>
        <w:tc>
          <w:tcPr>
            <w:tcW w:w="3536" w:type="dxa"/>
            <w:vAlign w:val="center"/>
          </w:tcPr>
          <w:p w14:paraId="7CED3E0B" w14:textId="1CE6460B" w:rsidR="006B3D4F" w:rsidRPr="00F4441C"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w:t>
            </w:r>
            <w:r w:rsidR="006B3D4F" w:rsidRPr="00F4441C">
              <w:rPr>
                <w:rFonts w:ascii="Univerza Sans" w:eastAsia="Calibri" w:hAnsi="Univerza Sans" w:cs="Arial"/>
                <w:kern w:val="2"/>
                <w:sz w:val="18"/>
                <w:szCs w:val="18"/>
              </w:rPr>
              <w:t>odpis odgovorne osebe referenčnega naročnika:</w:t>
            </w:r>
          </w:p>
        </w:tc>
      </w:tr>
      <w:tr w:rsidR="006B3D4F" w:rsidRPr="00F4441C"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49456C0A" w:rsidR="007F7A53" w:rsidRPr="00F4441C" w:rsidRDefault="007F7A53" w:rsidP="007F7A53">
      <w:pPr>
        <w:rPr>
          <w:rFonts w:ascii="Univerza Sans" w:eastAsia="Calibri" w:hAnsi="Univerza Sans" w:cs="Arial"/>
          <w:sz w:val="18"/>
          <w:szCs w:val="18"/>
          <w:lang w:eastAsia="zh-CN"/>
        </w:rPr>
      </w:pPr>
      <w:r w:rsidRPr="00F4441C">
        <w:rPr>
          <w:rFonts w:ascii="Univerza Sans" w:hAnsi="Univerza Sans" w:cs="Arial"/>
          <w:sz w:val="18"/>
          <w:szCs w:val="18"/>
          <w:lang w:eastAsia="zh-CN"/>
        </w:rPr>
        <w:br w:type="page"/>
      </w:r>
    </w:p>
    <w:p w14:paraId="12E269A6" w14:textId="77777777" w:rsidR="007F7A53" w:rsidRPr="00F4441C" w:rsidRDefault="007F7A53" w:rsidP="00EF6AA6">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F4441C">
        <w:rPr>
          <w:rFonts w:ascii="Univerza Sans" w:eastAsia="Calibri" w:hAnsi="Univerza Sans" w:cs="Arial"/>
          <w:b/>
          <w:bCs/>
          <w:color w:val="000000"/>
          <w:sz w:val="18"/>
          <w:szCs w:val="18"/>
          <w:lang w:eastAsia="zh-CN"/>
        </w:rPr>
        <w:lastRenderedPageBreak/>
        <w:t>PODIZVAJALCI</w:t>
      </w:r>
    </w:p>
    <w:p w14:paraId="12FBB6D6"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5DA1E5B0"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26F588C0"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7F7A53" w:rsidRPr="00F4441C" w14:paraId="77D8C262" w14:textId="77777777" w:rsidTr="00C941E3">
        <w:tc>
          <w:tcPr>
            <w:tcW w:w="9212" w:type="dxa"/>
            <w:tcBorders>
              <w:top w:val="nil"/>
              <w:left w:val="nil"/>
              <w:bottom w:val="single" w:sz="4" w:space="0" w:color="auto"/>
              <w:right w:val="nil"/>
            </w:tcBorders>
          </w:tcPr>
          <w:p w14:paraId="348BF23C" w14:textId="77777777" w:rsidR="007F7A53" w:rsidRPr="00F4441C" w:rsidRDefault="007F7A53" w:rsidP="007F7A53">
            <w:pPr>
              <w:widowControl/>
              <w:suppressAutoHyphens w:val="0"/>
              <w:autoSpaceDN/>
              <w:spacing w:after="120" w:line="270" w:lineRule="exact"/>
              <w:jc w:val="both"/>
              <w:textAlignment w:val="auto"/>
              <w:rPr>
                <w:rFonts w:ascii="Univerza Sans" w:hAnsi="Univerza Sans" w:cs="Arial"/>
                <w:kern w:val="2"/>
                <w:sz w:val="18"/>
                <w:szCs w:val="18"/>
                <w:lang w:eastAsia="sl-SI"/>
              </w:rPr>
            </w:pPr>
          </w:p>
        </w:tc>
      </w:tr>
    </w:tbl>
    <w:p w14:paraId="51A61A9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6C570FC2" w14:textId="35805844"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V postopku oddaje javnega naročila </w:t>
      </w:r>
      <w:r w:rsidRPr="00F4441C">
        <w:rPr>
          <w:rFonts w:ascii="Univerza Sans" w:eastAsia="Calibri" w:hAnsi="Univerza Sans" w:cs="Arial"/>
          <w:b/>
          <w:bCs/>
          <w:kern w:val="2"/>
          <w:sz w:val="18"/>
          <w:szCs w:val="18"/>
        </w:rPr>
        <w:t>»</w:t>
      </w:r>
      <w:r w:rsidR="00635374" w:rsidRPr="00635374">
        <w:rPr>
          <w:rFonts w:ascii="Univerza Sans" w:eastAsia="Calibri" w:hAnsi="Univerza Sans" w:cs="Arial"/>
          <w:b/>
          <w:bCs/>
          <w:kern w:val="2"/>
          <w:sz w:val="18"/>
          <w:szCs w:val="18"/>
        </w:rPr>
        <w:t xml:space="preserve">Nakup, dostava in montaža visokozmogljivega refraktometra za analizo </w:t>
      </w:r>
      <w:proofErr w:type="spellStart"/>
      <w:r w:rsidR="00635374" w:rsidRPr="00635374">
        <w:rPr>
          <w:rFonts w:ascii="Univerza Sans" w:eastAsia="Calibri" w:hAnsi="Univerza Sans" w:cs="Arial"/>
          <w:b/>
          <w:bCs/>
          <w:kern w:val="2"/>
          <w:sz w:val="18"/>
          <w:szCs w:val="18"/>
        </w:rPr>
        <w:t>biomolekulskih</w:t>
      </w:r>
      <w:proofErr w:type="spellEnd"/>
      <w:r w:rsidR="00635374" w:rsidRPr="00635374">
        <w:rPr>
          <w:rFonts w:ascii="Univerza Sans" w:eastAsia="Calibri" w:hAnsi="Univerza Sans" w:cs="Arial"/>
          <w:b/>
          <w:bCs/>
          <w:kern w:val="2"/>
          <w:sz w:val="18"/>
          <w:szCs w:val="18"/>
        </w:rPr>
        <w:t xml:space="preserve"> interakcij</w:t>
      </w:r>
      <w:r w:rsidRPr="00F4441C">
        <w:rPr>
          <w:rFonts w:ascii="Univerza Sans" w:eastAsia="Calibri" w:hAnsi="Univerza Sans" w:cs="Arial"/>
          <w:b/>
          <w:bCs/>
          <w:kern w:val="2"/>
          <w:sz w:val="18"/>
          <w:szCs w:val="18"/>
        </w:rPr>
        <w:t>«,</w:t>
      </w:r>
      <w:r w:rsidRPr="00F4441C">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63047DC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9"/>
        <w:gridCol w:w="2802"/>
        <w:gridCol w:w="1926"/>
        <w:gridCol w:w="1711"/>
      </w:tblGrid>
      <w:tr w:rsidR="007F7A53" w:rsidRPr="00F4441C" w14:paraId="34912BE9" w14:textId="77777777" w:rsidTr="00EF6AA6">
        <w:tc>
          <w:tcPr>
            <w:tcW w:w="453" w:type="dxa"/>
            <w:shd w:val="clear" w:color="auto" w:fill="FFFFCC"/>
          </w:tcPr>
          <w:p w14:paraId="3E5B639D"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Št.</w:t>
            </w:r>
          </w:p>
        </w:tc>
        <w:tc>
          <w:tcPr>
            <w:tcW w:w="2207" w:type="dxa"/>
            <w:shd w:val="clear" w:color="auto" w:fill="FFFFCC"/>
          </w:tcPr>
          <w:p w14:paraId="530949B6" w14:textId="77777777" w:rsidR="007F7A53" w:rsidRPr="00F4441C" w:rsidRDefault="007F7A53" w:rsidP="007F7A5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Naziv in naslov podizvajalca</w:t>
            </w:r>
          </w:p>
        </w:tc>
        <w:tc>
          <w:tcPr>
            <w:tcW w:w="2866" w:type="dxa"/>
            <w:shd w:val="clear" w:color="auto" w:fill="FFFFCC"/>
          </w:tcPr>
          <w:p w14:paraId="265DB67E" w14:textId="77777777" w:rsidR="007F7A53" w:rsidRPr="00F4441C" w:rsidRDefault="007F7A53" w:rsidP="007F7A5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Del naročila, ki ga prevzame podizvajalec </w:t>
            </w:r>
          </w:p>
        </w:tc>
        <w:tc>
          <w:tcPr>
            <w:tcW w:w="1953" w:type="dxa"/>
            <w:shd w:val="clear" w:color="auto" w:fill="FFFFCC"/>
          </w:tcPr>
          <w:p w14:paraId="742EBE69" w14:textId="77777777" w:rsidR="007F7A53" w:rsidRPr="00F4441C" w:rsidRDefault="007F7A53" w:rsidP="007F7A5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Kontaktna oseba podizvajalca, telefon, e-mail</w:t>
            </w:r>
          </w:p>
        </w:tc>
        <w:tc>
          <w:tcPr>
            <w:tcW w:w="1731" w:type="dxa"/>
            <w:shd w:val="clear" w:color="auto" w:fill="FFFFCC"/>
          </w:tcPr>
          <w:p w14:paraId="404BBCA7" w14:textId="77777777" w:rsidR="007F7A53" w:rsidRPr="00F4441C" w:rsidRDefault="007F7A53" w:rsidP="007F7A5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Zakoniti zastopniki podizvajalca</w:t>
            </w:r>
          </w:p>
        </w:tc>
      </w:tr>
      <w:tr w:rsidR="007F7A53" w:rsidRPr="00F4441C" w14:paraId="727C9400" w14:textId="77777777" w:rsidTr="00C941E3">
        <w:tc>
          <w:tcPr>
            <w:tcW w:w="453" w:type="dxa"/>
          </w:tcPr>
          <w:p w14:paraId="404E49E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1.</w:t>
            </w:r>
          </w:p>
        </w:tc>
        <w:tc>
          <w:tcPr>
            <w:tcW w:w="2207" w:type="dxa"/>
          </w:tcPr>
          <w:p w14:paraId="167729D2"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748C2884"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3FFB37E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866" w:type="dxa"/>
          </w:tcPr>
          <w:p w14:paraId="239B8A2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953" w:type="dxa"/>
          </w:tcPr>
          <w:p w14:paraId="2110DF94"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731" w:type="dxa"/>
          </w:tcPr>
          <w:p w14:paraId="1F5DF494"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r w:rsidR="007F7A53" w:rsidRPr="00F4441C" w14:paraId="0DE676BF" w14:textId="77777777" w:rsidTr="00C941E3">
        <w:tc>
          <w:tcPr>
            <w:tcW w:w="453" w:type="dxa"/>
          </w:tcPr>
          <w:p w14:paraId="3046B3B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2.</w:t>
            </w:r>
          </w:p>
        </w:tc>
        <w:tc>
          <w:tcPr>
            <w:tcW w:w="2207" w:type="dxa"/>
          </w:tcPr>
          <w:p w14:paraId="23696D17"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1E8ADDA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50652DE6"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866" w:type="dxa"/>
          </w:tcPr>
          <w:p w14:paraId="549EA42C"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953" w:type="dxa"/>
          </w:tcPr>
          <w:p w14:paraId="650D211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731" w:type="dxa"/>
          </w:tcPr>
          <w:p w14:paraId="43BB9240"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r w:rsidR="007F7A53" w:rsidRPr="00F4441C" w14:paraId="3618D5D2" w14:textId="77777777" w:rsidTr="00C941E3">
        <w:tc>
          <w:tcPr>
            <w:tcW w:w="453" w:type="dxa"/>
          </w:tcPr>
          <w:p w14:paraId="5D663A87"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3.</w:t>
            </w:r>
          </w:p>
        </w:tc>
        <w:tc>
          <w:tcPr>
            <w:tcW w:w="2207" w:type="dxa"/>
          </w:tcPr>
          <w:p w14:paraId="35E02F46"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74826F49"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4AF44213"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866" w:type="dxa"/>
          </w:tcPr>
          <w:p w14:paraId="1797A4CD"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953" w:type="dxa"/>
          </w:tcPr>
          <w:p w14:paraId="2F9A146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731" w:type="dxa"/>
          </w:tcPr>
          <w:p w14:paraId="450D9BA5"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r w:rsidR="007F7A53" w:rsidRPr="00F4441C" w14:paraId="0BCAD92F" w14:textId="77777777" w:rsidTr="00C941E3">
        <w:tc>
          <w:tcPr>
            <w:tcW w:w="453" w:type="dxa"/>
          </w:tcPr>
          <w:p w14:paraId="71CF9AB3"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4.</w:t>
            </w:r>
          </w:p>
        </w:tc>
        <w:tc>
          <w:tcPr>
            <w:tcW w:w="2207" w:type="dxa"/>
          </w:tcPr>
          <w:p w14:paraId="446EB4D2"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661BB66D"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50326124"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866" w:type="dxa"/>
          </w:tcPr>
          <w:p w14:paraId="37C59159"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953" w:type="dxa"/>
          </w:tcPr>
          <w:p w14:paraId="3165D30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731" w:type="dxa"/>
          </w:tcPr>
          <w:p w14:paraId="2A5EA41E"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FFAA215"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4D2900CE"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Gospodarski subjekt lahko obrazec in njegove posamezne vrstice po potrebi razširi.</w:t>
      </w:r>
    </w:p>
    <w:p w14:paraId="3910BE5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52640CB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7F7A53" w:rsidRPr="00F4441C" w14:paraId="2C8BACE1" w14:textId="77777777" w:rsidTr="00C941E3">
        <w:trPr>
          <w:trHeight w:val="340"/>
        </w:trPr>
        <w:tc>
          <w:tcPr>
            <w:tcW w:w="928" w:type="dxa"/>
            <w:vAlign w:val="center"/>
          </w:tcPr>
          <w:p w14:paraId="6347B565"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Datum:</w:t>
            </w:r>
          </w:p>
        </w:tc>
        <w:tc>
          <w:tcPr>
            <w:tcW w:w="1619" w:type="dxa"/>
            <w:vAlign w:val="center"/>
          </w:tcPr>
          <w:p w14:paraId="5106CE63"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D289EFC" w14:textId="0D06AEC8" w:rsidR="007F7A53" w:rsidRPr="00F4441C" w:rsidRDefault="00EA27BF" w:rsidP="00EA27BF">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Žig</w:t>
            </w:r>
          </w:p>
        </w:tc>
        <w:tc>
          <w:tcPr>
            <w:tcW w:w="3536" w:type="dxa"/>
            <w:vAlign w:val="center"/>
          </w:tcPr>
          <w:p w14:paraId="6A67D60D" w14:textId="7F86D00A" w:rsidR="007F7A53" w:rsidRPr="00F4441C" w:rsidRDefault="00EA27BF"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w:t>
            </w:r>
            <w:r w:rsidR="007F7A53" w:rsidRPr="00F4441C">
              <w:rPr>
                <w:rFonts w:ascii="Univerza Sans" w:eastAsia="Calibri" w:hAnsi="Univerza Sans" w:cs="Arial"/>
                <w:kern w:val="2"/>
                <w:sz w:val="18"/>
                <w:szCs w:val="18"/>
              </w:rPr>
              <w:t>odpis odgovorne osebe:</w:t>
            </w:r>
          </w:p>
        </w:tc>
      </w:tr>
      <w:tr w:rsidR="007F7A53" w:rsidRPr="00F4441C" w14:paraId="18C1AD43" w14:textId="77777777" w:rsidTr="00C941E3">
        <w:trPr>
          <w:trHeight w:val="454"/>
        </w:trPr>
        <w:tc>
          <w:tcPr>
            <w:tcW w:w="2547" w:type="dxa"/>
            <w:gridSpan w:val="2"/>
            <w:tcBorders>
              <w:bottom w:val="single" w:sz="4" w:space="0" w:color="auto"/>
            </w:tcBorders>
            <w:vAlign w:val="center"/>
          </w:tcPr>
          <w:p w14:paraId="05740CC2"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501A19DC"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145EED4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5920AF77"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br w:type="page"/>
      </w:r>
    </w:p>
    <w:p w14:paraId="55F8570C" w14:textId="77777777" w:rsidR="007F7A53" w:rsidRPr="00F4441C" w:rsidRDefault="007F7A53"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F4441C">
        <w:rPr>
          <w:rFonts w:ascii="Univerza Sans" w:eastAsia="Calibri" w:hAnsi="Univerza Sans" w:cs="Arial"/>
          <w:b/>
          <w:bCs/>
          <w:color w:val="000000"/>
          <w:sz w:val="18"/>
          <w:szCs w:val="18"/>
          <w:lang w:eastAsia="zh-CN"/>
        </w:rPr>
        <w:lastRenderedPageBreak/>
        <w:t>IZJAVA PODIZVAJALCA O NEPOSREDNIH PLAČILIH</w:t>
      </w:r>
      <w:bookmarkEnd w:id="0"/>
    </w:p>
    <w:p w14:paraId="33305A00" w14:textId="77777777" w:rsidR="007F7A53" w:rsidRPr="00F4441C" w:rsidRDefault="007F7A53" w:rsidP="007F7A53">
      <w:pPr>
        <w:spacing w:after="0" w:line="276" w:lineRule="auto"/>
        <w:rPr>
          <w:rFonts w:ascii="Univerza Sans" w:eastAsia="Calibri" w:hAnsi="Univerza Sans" w:cs="Arial"/>
          <w:sz w:val="18"/>
          <w:szCs w:val="18"/>
          <w:lang w:eastAsia="zh-CN"/>
        </w:rPr>
      </w:pPr>
    </w:p>
    <w:p w14:paraId="60F98864" w14:textId="77777777" w:rsidR="007F7A53" w:rsidRPr="00F4441C" w:rsidRDefault="007F7A53" w:rsidP="007F7A53">
      <w:pPr>
        <w:spacing w:after="0" w:line="276" w:lineRule="auto"/>
        <w:rPr>
          <w:rFonts w:ascii="Univerza Sans" w:eastAsia="Calibri" w:hAnsi="Univerza Sans" w:cs="Arial"/>
          <w:sz w:val="18"/>
          <w:szCs w:val="18"/>
          <w:lang w:eastAsia="zh-CN"/>
        </w:rPr>
      </w:pPr>
    </w:p>
    <w:p w14:paraId="5FF24EBA"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7F7A53" w:rsidRPr="00F4441C" w14:paraId="6ECB8578" w14:textId="77777777" w:rsidTr="00C941E3">
        <w:tc>
          <w:tcPr>
            <w:tcW w:w="9212" w:type="dxa"/>
            <w:tcBorders>
              <w:top w:val="nil"/>
              <w:left w:val="nil"/>
              <w:bottom w:val="single" w:sz="4" w:space="0" w:color="auto"/>
              <w:right w:val="nil"/>
            </w:tcBorders>
            <w:vAlign w:val="center"/>
          </w:tcPr>
          <w:p w14:paraId="6DC30CB6" w14:textId="77777777" w:rsidR="007F7A53" w:rsidRPr="00F4441C" w:rsidRDefault="007F7A53" w:rsidP="007F7A53">
            <w:pPr>
              <w:widowControl/>
              <w:suppressAutoHyphens w:val="0"/>
              <w:autoSpaceDN/>
              <w:spacing w:after="120" w:line="270" w:lineRule="exact"/>
              <w:textAlignment w:val="auto"/>
              <w:rPr>
                <w:rFonts w:ascii="Univerza Sans" w:hAnsi="Univerza Sans" w:cs="Arial"/>
                <w:kern w:val="2"/>
                <w:sz w:val="18"/>
                <w:szCs w:val="18"/>
                <w:lang w:eastAsia="sl-SI"/>
              </w:rPr>
            </w:pPr>
            <w:bookmarkStart w:id="1" w:name="_Hlk156290860"/>
          </w:p>
        </w:tc>
      </w:tr>
      <w:bookmarkEnd w:id="1"/>
    </w:tbl>
    <w:p w14:paraId="10CC476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07DC092C" w14:textId="57F8F5E0"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V postopku oddaje javnega naročila </w:t>
      </w:r>
      <w:r w:rsidRPr="00F4441C">
        <w:rPr>
          <w:rFonts w:ascii="Univerza Sans" w:eastAsia="Calibri" w:hAnsi="Univerza Sans" w:cs="Arial"/>
          <w:b/>
          <w:bCs/>
          <w:kern w:val="2"/>
          <w:sz w:val="18"/>
          <w:szCs w:val="18"/>
        </w:rPr>
        <w:t>»</w:t>
      </w:r>
      <w:r w:rsidR="00635374" w:rsidRPr="00635374">
        <w:rPr>
          <w:rFonts w:ascii="Univerza Sans" w:eastAsia="Calibri" w:hAnsi="Univerza Sans" w:cs="Arial"/>
          <w:b/>
          <w:bCs/>
          <w:kern w:val="2"/>
          <w:sz w:val="18"/>
          <w:szCs w:val="18"/>
        </w:rPr>
        <w:t xml:space="preserve">Nakup, dostava in montaža visokozmogljivega refraktometra za analizo </w:t>
      </w:r>
      <w:proofErr w:type="spellStart"/>
      <w:r w:rsidR="00635374" w:rsidRPr="00635374">
        <w:rPr>
          <w:rFonts w:ascii="Univerza Sans" w:eastAsia="Calibri" w:hAnsi="Univerza Sans" w:cs="Arial"/>
          <w:b/>
          <w:bCs/>
          <w:kern w:val="2"/>
          <w:sz w:val="18"/>
          <w:szCs w:val="18"/>
        </w:rPr>
        <w:t>biomolekulskih</w:t>
      </w:r>
      <w:proofErr w:type="spellEnd"/>
      <w:r w:rsidR="00635374" w:rsidRPr="00635374">
        <w:rPr>
          <w:rFonts w:ascii="Univerza Sans" w:eastAsia="Calibri" w:hAnsi="Univerza Sans" w:cs="Arial"/>
          <w:b/>
          <w:bCs/>
          <w:kern w:val="2"/>
          <w:sz w:val="18"/>
          <w:szCs w:val="18"/>
        </w:rPr>
        <w:t xml:space="preserve"> interakcij</w:t>
      </w:r>
      <w:r w:rsidRPr="00F4441C">
        <w:rPr>
          <w:rFonts w:ascii="Univerza Sans" w:eastAsia="Calibri" w:hAnsi="Univerza Sans" w:cs="Arial"/>
          <w:b/>
          <w:bCs/>
          <w:kern w:val="2"/>
          <w:sz w:val="18"/>
          <w:szCs w:val="18"/>
        </w:rPr>
        <w:t>«,</w:t>
      </w:r>
      <w:r w:rsidRPr="00F4441C">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588CCA"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231DF6E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4F94D2E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1B6AE3F9"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F4441C" w14:paraId="26259C6F" w14:textId="77777777" w:rsidTr="00C941E3">
        <w:trPr>
          <w:trHeight w:val="340"/>
        </w:trPr>
        <w:tc>
          <w:tcPr>
            <w:tcW w:w="928" w:type="dxa"/>
            <w:vAlign w:val="center"/>
          </w:tcPr>
          <w:p w14:paraId="6EB87FF3"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Datum:</w:t>
            </w:r>
          </w:p>
        </w:tc>
        <w:tc>
          <w:tcPr>
            <w:tcW w:w="1619" w:type="dxa"/>
            <w:vAlign w:val="center"/>
          </w:tcPr>
          <w:p w14:paraId="37118BD5"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372E3C47" w14:textId="2C40341E" w:rsidR="00EA27BF" w:rsidRPr="00F4441C" w:rsidRDefault="00EA27BF" w:rsidP="00EA27BF">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Žig</w:t>
            </w:r>
          </w:p>
        </w:tc>
        <w:tc>
          <w:tcPr>
            <w:tcW w:w="3536" w:type="dxa"/>
            <w:vAlign w:val="center"/>
          </w:tcPr>
          <w:p w14:paraId="03CB37BA" w14:textId="70AF9A3B" w:rsidR="00EA27BF" w:rsidRPr="00F4441C" w:rsidRDefault="00EA27BF" w:rsidP="00EA27BF">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Podpis odgovorne osebe:</w:t>
            </w:r>
          </w:p>
        </w:tc>
      </w:tr>
      <w:tr w:rsidR="00EA27BF" w:rsidRPr="00F4441C" w14:paraId="4145A158" w14:textId="77777777" w:rsidTr="00C941E3">
        <w:trPr>
          <w:trHeight w:val="454"/>
        </w:trPr>
        <w:tc>
          <w:tcPr>
            <w:tcW w:w="2547" w:type="dxa"/>
            <w:gridSpan w:val="2"/>
            <w:tcBorders>
              <w:bottom w:val="single" w:sz="4" w:space="0" w:color="auto"/>
            </w:tcBorders>
            <w:vAlign w:val="center"/>
          </w:tcPr>
          <w:p w14:paraId="0BEF1B34"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6EF35B4D"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090288C5"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274B7427"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14B3C513" w14:textId="77777777" w:rsidR="007F7A53" w:rsidRPr="00F4441C" w:rsidRDefault="007F7A53" w:rsidP="007F7A53">
      <w:pPr>
        <w:rPr>
          <w:rFonts w:ascii="Univerza Sans" w:hAnsi="Univerza Sans" w:cs="Arial"/>
          <w:color w:val="000000"/>
          <w:sz w:val="18"/>
          <w:szCs w:val="18"/>
        </w:rPr>
      </w:pPr>
      <w:r w:rsidRPr="00F4441C">
        <w:rPr>
          <w:rFonts w:ascii="Univerza Sans" w:hAnsi="Univerza Sans" w:cs="Arial"/>
          <w:color w:val="000000"/>
          <w:sz w:val="18"/>
          <w:szCs w:val="18"/>
        </w:rPr>
        <w:br w:type="page"/>
      </w:r>
    </w:p>
    <w:p w14:paraId="4F9C39A0" w14:textId="77777777" w:rsidR="007F7A53" w:rsidRPr="00F4441C" w:rsidRDefault="007F7A53" w:rsidP="00692EE3">
      <w:pPr>
        <w:pStyle w:val="Naslov1"/>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b w:val="0"/>
          <w:bCs w:val="0"/>
          <w:sz w:val="18"/>
          <w:szCs w:val="18"/>
        </w:rPr>
      </w:pPr>
      <w:bookmarkStart w:id="2" w:name="_Toc77248475"/>
      <w:bookmarkStart w:id="3" w:name="__RefHeading__2431_470512651"/>
      <w:bookmarkStart w:id="4" w:name="_Toc516472423"/>
      <w:r w:rsidRPr="00692EE3">
        <w:rPr>
          <w:rFonts w:ascii="Univerza Sans" w:hAnsi="Univerza Sans" w:cs="Arial"/>
          <w:color w:val="000000" w:themeColor="text1"/>
          <w:sz w:val="18"/>
          <w:szCs w:val="18"/>
          <w:u w:val="none"/>
        </w:rPr>
        <w:lastRenderedPageBreak/>
        <w:t>IZJAVA</w:t>
      </w:r>
      <w:r w:rsidRPr="00F4441C">
        <w:rPr>
          <w:rFonts w:ascii="Univerza Sans" w:hAnsi="Univerza Sans" w:cs="Arial"/>
          <w:b w:val="0"/>
          <w:bCs w:val="0"/>
          <w:sz w:val="18"/>
          <w:szCs w:val="18"/>
        </w:rPr>
        <w:t xml:space="preserve"> </w:t>
      </w:r>
      <w:r w:rsidRPr="00692EE3">
        <w:rPr>
          <w:rFonts w:ascii="Univerza Sans" w:hAnsi="Univerza Sans" w:cs="Arial"/>
          <w:color w:val="000000" w:themeColor="text1"/>
          <w:sz w:val="18"/>
          <w:szCs w:val="18"/>
          <w:u w:val="none"/>
        </w:rPr>
        <w:t>O UDELEŽBI V LASTNIŠTVU IN O POVEZANIH DRUŽBAH</w:t>
      </w:r>
      <w:bookmarkEnd w:id="2"/>
    </w:p>
    <w:p w14:paraId="375B9328" w14:textId="77777777" w:rsidR="007F7A53" w:rsidRPr="00F4441C"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r w:rsidRPr="00F4441C">
        <w:rPr>
          <w:rFonts w:ascii="Univerza Sans" w:eastAsia="Times New Roman" w:hAnsi="Univerza Sans" w:cs="Arial"/>
          <w:sz w:val="18"/>
          <w:szCs w:val="18"/>
          <w:lang w:eastAsia="sl-SI"/>
        </w:rPr>
        <w:t>Gospodarski subjekt:</w:t>
      </w:r>
      <w:r w:rsidRPr="00F4441C">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F4441C"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F4441C"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F4441C"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52E5E6C3" w:rsidR="007F7A53" w:rsidRPr="00F4441C" w:rsidRDefault="007F7A53" w:rsidP="007F7A53">
      <w:pPr>
        <w:widowControl/>
        <w:spacing w:after="0" w:line="276" w:lineRule="auto"/>
        <w:ind w:right="-1"/>
        <w:jc w:val="both"/>
        <w:rPr>
          <w:rFonts w:ascii="Univerza Sans" w:eastAsia="Calibri" w:hAnsi="Univerza Sans" w:cs="Arial"/>
          <w:sz w:val="18"/>
          <w:szCs w:val="18"/>
          <w:lang w:eastAsia="zh-CN"/>
        </w:rPr>
      </w:pPr>
      <w:r w:rsidRPr="00F4441C">
        <w:rPr>
          <w:rFonts w:ascii="Univerza Sans" w:eastAsia="Times New Roman" w:hAnsi="Univerza Sans" w:cs="Arial"/>
          <w:sz w:val="18"/>
          <w:szCs w:val="18"/>
          <w:lang w:eastAsia="sl-SI"/>
        </w:rPr>
        <w:t xml:space="preserve">V postopku oddaje javnega naročila </w:t>
      </w:r>
      <w:r w:rsidRPr="00F4441C">
        <w:rPr>
          <w:rFonts w:ascii="Univerza Sans" w:eastAsia="Calibri" w:hAnsi="Univerza Sans" w:cs="Arial"/>
          <w:sz w:val="18"/>
          <w:szCs w:val="18"/>
          <w:lang w:eastAsia="zh-CN"/>
        </w:rPr>
        <w:t>»</w:t>
      </w:r>
      <w:r w:rsidR="00635374" w:rsidRPr="00635374">
        <w:rPr>
          <w:rFonts w:ascii="Univerza Sans" w:eastAsia="Calibri" w:hAnsi="Univerza Sans" w:cs="Arial"/>
          <w:b/>
          <w:bCs/>
          <w:color w:val="000000"/>
          <w:sz w:val="18"/>
          <w:szCs w:val="18"/>
          <w:lang w:eastAsia="zh-CN"/>
        </w:rPr>
        <w:t xml:space="preserve">Nakup, dostava in montaža visokozmogljivega refraktometra za analizo </w:t>
      </w:r>
      <w:proofErr w:type="spellStart"/>
      <w:r w:rsidR="00635374" w:rsidRPr="00635374">
        <w:rPr>
          <w:rFonts w:ascii="Univerza Sans" w:eastAsia="Calibri" w:hAnsi="Univerza Sans" w:cs="Arial"/>
          <w:b/>
          <w:bCs/>
          <w:color w:val="000000"/>
          <w:sz w:val="18"/>
          <w:szCs w:val="18"/>
          <w:lang w:eastAsia="zh-CN"/>
        </w:rPr>
        <w:t>biomolekulskih</w:t>
      </w:r>
      <w:proofErr w:type="spellEnd"/>
      <w:r w:rsidR="00635374" w:rsidRPr="00635374">
        <w:rPr>
          <w:rFonts w:ascii="Univerza Sans" w:eastAsia="Calibri" w:hAnsi="Univerza Sans" w:cs="Arial"/>
          <w:b/>
          <w:bCs/>
          <w:color w:val="000000"/>
          <w:sz w:val="18"/>
          <w:szCs w:val="18"/>
          <w:lang w:eastAsia="zh-CN"/>
        </w:rPr>
        <w:t xml:space="preserve"> interakcij</w:t>
      </w:r>
      <w:r w:rsidRPr="00F4441C">
        <w:rPr>
          <w:rFonts w:ascii="Univerza Sans" w:eastAsia="Calibri" w:hAnsi="Univerza Sans" w:cs="Arial"/>
          <w:sz w:val="18"/>
          <w:szCs w:val="18"/>
          <w:lang w:eastAsia="zh-CN"/>
        </w:rPr>
        <w:t xml:space="preserve">«, naročnika </w:t>
      </w:r>
      <w:r w:rsidRPr="00F4441C">
        <w:rPr>
          <w:rFonts w:ascii="Univerza Sans" w:eastAsia="Calibri" w:hAnsi="Univerza Sans" w:cs="Arial"/>
          <w:color w:val="000000"/>
          <w:kern w:val="0"/>
          <w:sz w:val="18"/>
          <w:szCs w:val="18"/>
        </w:rPr>
        <w:t>Univerza v Ljubljani, Biotehniška fakulteta</w:t>
      </w:r>
      <w:r w:rsidRPr="00F4441C">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F4441C">
        <w:rPr>
          <w:rFonts w:ascii="Univerza Sans" w:eastAsia="Calibri" w:hAnsi="Univerza Sans" w:cs="Arial"/>
          <w:sz w:val="18"/>
          <w:szCs w:val="18"/>
          <w:lang w:eastAsia="zh-CN"/>
        </w:rPr>
        <w:t>ZZPri</w:t>
      </w:r>
      <w:proofErr w:type="spellEnd"/>
      <w:r w:rsidRPr="00F4441C">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F4441C"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r w:rsidRPr="00F4441C">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D5D1E58"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0"/>
        <w:gridCol w:w="3601"/>
        <w:gridCol w:w="1876"/>
      </w:tblGrid>
      <w:tr w:rsidR="007F7A53" w:rsidRPr="00F4441C" w14:paraId="0428DD16" w14:textId="77777777" w:rsidTr="00692EE3">
        <w:tc>
          <w:tcPr>
            <w:tcW w:w="456" w:type="dxa"/>
            <w:shd w:val="clear" w:color="auto" w:fill="FFFFCC"/>
          </w:tcPr>
          <w:p w14:paraId="3861E4B8"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Št.</w:t>
            </w:r>
          </w:p>
        </w:tc>
        <w:tc>
          <w:tcPr>
            <w:tcW w:w="3088" w:type="dxa"/>
            <w:shd w:val="clear" w:color="auto" w:fill="FFFFCC"/>
          </w:tcPr>
          <w:p w14:paraId="1E903D03"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Naziv</w:t>
            </w:r>
          </w:p>
        </w:tc>
        <w:tc>
          <w:tcPr>
            <w:tcW w:w="3686" w:type="dxa"/>
            <w:shd w:val="clear" w:color="auto" w:fill="FFFFCC"/>
          </w:tcPr>
          <w:p w14:paraId="1E817196"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Sedež</w:t>
            </w:r>
          </w:p>
        </w:tc>
        <w:tc>
          <w:tcPr>
            <w:tcW w:w="1902" w:type="dxa"/>
            <w:shd w:val="clear" w:color="auto" w:fill="FFFFCC"/>
          </w:tcPr>
          <w:p w14:paraId="66EF44A2" w14:textId="77777777" w:rsidR="007F7A53" w:rsidRPr="00F4441C" w:rsidRDefault="007F7A53" w:rsidP="007F7A53">
            <w:pPr>
              <w:autoSpaceDN/>
              <w:spacing w:after="0" w:line="240" w:lineRule="auto"/>
              <w:contextualSpacing/>
              <w:jc w:val="center"/>
              <w:textAlignment w:val="auto"/>
              <w:rPr>
                <w:rFonts w:ascii="Univerza Sans" w:hAnsi="Univerza Sans" w:cs="Arial"/>
                <w:sz w:val="18"/>
                <w:szCs w:val="18"/>
              </w:rPr>
            </w:pPr>
            <w:r w:rsidRPr="00F4441C">
              <w:rPr>
                <w:rFonts w:ascii="Univerza Sans" w:hAnsi="Univerza Sans" w:cs="Arial"/>
                <w:sz w:val="18"/>
                <w:szCs w:val="18"/>
              </w:rPr>
              <w:t>Delež lastništva (%)</w:t>
            </w:r>
          </w:p>
        </w:tc>
      </w:tr>
      <w:tr w:rsidR="007F7A53" w:rsidRPr="00F4441C" w14:paraId="25A8AED5" w14:textId="77777777" w:rsidTr="00C941E3">
        <w:tc>
          <w:tcPr>
            <w:tcW w:w="456" w:type="dxa"/>
          </w:tcPr>
          <w:p w14:paraId="2EB64D7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1</w:t>
            </w:r>
          </w:p>
          <w:p w14:paraId="22C78C9A"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6419BCF3" w14:textId="77777777" w:rsidTr="00C941E3">
        <w:tc>
          <w:tcPr>
            <w:tcW w:w="456" w:type="dxa"/>
          </w:tcPr>
          <w:p w14:paraId="5347E650"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2</w:t>
            </w:r>
          </w:p>
          <w:p w14:paraId="085B691A"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284A6AEE" w14:textId="77777777" w:rsidTr="00C941E3">
        <w:tc>
          <w:tcPr>
            <w:tcW w:w="456" w:type="dxa"/>
          </w:tcPr>
          <w:p w14:paraId="4A72A59F"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3</w:t>
            </w:r>
          </w:p>
          <w:p w14:paraId="2B489B7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5EFECB9D" w14:textId="77777777" w:rsidTr="00C941E3">
        <w:tc>
          <w:tcPr>
            <w:tcW w:w="456" w:type="dxa"/>
          </w:tcPr>
          <w:p w14:paraId="49F4E781"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4</w:t>
            </w:r>
          </w:p>
          <w:p w14:paraId="53621ECC"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p>
    <w:p w14:paraId="049D2589"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r w:rsidRPr="00F4441C">
        <w:rPr>
          <w:rFonts w:ascii="Univerza Sans" w:hAnsi="Univerza Sans" w:cs="Arial"/>
          <w:sz w:val="18"/>
          <w:szCs w:val="18"/>
        </w:rPr>
        <w:t xml:space="preserve">V lastništvu zgoraj navedenega gospodarskega subjekta so udeležene naslednje fizične osebe, kot ustanovitelji, družbeniki, vključno s tihimi družbeniki, delničarji, </w:t>
      </w:r>
      <w:proofErr w:type="spellStart"/>
      <w:r w:rsidRPr="00F4441C">
        <w:rPr>
          <w:rFonts w:ascii="Univerza Sans" w:hAnsi="Univerza Sans" w:cs="Arial"/>
          <w:sz w:val="18"/>
          <w:szCs w:val="18"/>
        </w:rPr>
        <w:t>komanditisti</w:t>
      </w:r>
      <w:proofErr w:type="spellEnd"/>
      <w:r w:rsidRPr="00F4441C">
        <w:rPr>
          <w:rFonts w:ascii="Univerza Sans" w:hAnsi="Univerza Sans" w:cs="Arial"/>
          <w:sz w:val="18"/>
          <w:szCs w:val="18"/>
        </w:rPr>
        <w:t xml:space="preserve"> ali drugi lastniki (op. v primeru odsotnosti povezanih družb tabele ni treba izpolniti):</w:t>
      </w:r>
    </w:p>
    <w:p w14:paraId="1BB59B77" w14:textId="77777777" w:rsidR="007F7A53" w:rsidRPr="00F4441C"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4"/>
        <w:gridCol w:w="3020"/>
        <w:gridCol w:w="3603"/>
        <w:gridCol w:w="1875"/>
      </w:tblGrid>
      <w:tr w:rsidR="007F7A53" w:rsidRPr="00F4441C" w14:paraId="2762244A" w14:textId="77777777" w:rsidTr="00692EE3">
        <w:tc>
          <w:tcPr>
            <w:tcW w:w="456" w:type="dxa"/>
            <w:shd w:val="clear" w:color="auto" w:fill="FFFFCC"/>
          </w:tcPr>
          <w:p w14:paraId="2119DB88"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Št.</w:t>
            </w:r>
          </w:p>
        </w:tc>
        <w:tc>
          <w:tcPr>
            <w:tcW w:w="3088" w:type="dxa"/>
            <w:shd w:val="clear" w:color="auto" w:fill="FFFFCC"/>
          </w:tcPr>
          <w:p w14:paraId="7807A5D4"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Ime in priimek</w:t>
            </w:r>
          </w:p>
        </w:tc>
        <w:tc>
          <w:tcPr>
            <w:tcW w:w="3686" w:type="dxa"/>
            <w:shd w:val="clear" w:color="auto" w:fill="FFFFCC"/>
          </w:tcPr>
          <w:p w14:paraId="5871A369"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Naslov stalnega bivališča</w:t>
            </w:r>
          </w:p>
        </w:tc>
        <w:tc>
          <w:tcPr>
            <w:tcW w:w="1902" w:type="dxa"/>
            <w:shd w:val="clear" w:color="auto" w:fill="FFFFCC"/>
          </w:tcPr>
          <w:p w14:paraId="1A96D47B" w14:textId="77777777" w:rsidR="007F7A53" w:rsidRPr="00F4441C" w:rsidRDefault="007F7A53" w:rsidP="007F7A53">
            <w:pPr>
              <w:autoSpaceDN/>
              <w:spacing w:after="0" w:line="240" w:lineRule="auto"/>
              <w:contextualSpacing/>
              <w:jc w:val="center"/>
              <w:textAlignment w:val="auto"/>
              <w:rPr>
                <w:rFonts w:ascii="Univerza Sans" w:hAnsi="Univerza Sans" w:cs="Arial"/>
                <w:sz w:val="18"/>
                <w:szCs w:val="18"/>
              </w:rPr>
            </w:pPr>
            <w:r w:rsidRPr="00F4441C">
              <w:rPr>
                <w:rFonts w:ascii="Univerza Sans" w:hAnsi="Univerza Sans" w:cs="Arial"/>
                <w:sz w:val="18"/>
                <w:szCs w:val="18"/>
              </w:rPr>
              <w:t>Delež lastništva (%)</w:t>
            </w:r>
          </w:p>
        </w:tc>
      </w:tr>
      <w:tr w:rsidR="007F7A53" w:rsidRPr="00F4441C" w14:paraId="3DB04E63" w14:textId="77777777" w:rsidTr="00C941E3">
        <w:tc>
          <w:tcPr>
            <w:tcW w:w="456" w:type="dxa"/>
          </w:tcPr>
          <w:p w14:paraId="7B16E7CC"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1</w:t>
            </w:r>
          </w:p>
          <w:p w14:paraId="38C770C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076990A1" w14:textId="77777777" w:rsidTr="00C941E3">
        <w:tc>
          <w:tcPr>
            <w:tcW w:w="456" w:type="dxa"/>
          </w:tcPr>
          <w:p w14:paraId="2FBC12B1"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2</w:t>
            </w:r>
          </w:p>
          <w:p w14:paraId="5D25EB43"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1BD87670" w14:textId="77777777" w:rsidTr="00C941E3">
        <w:tc>
          <w:tcPr>
            <w:tcW w:w="456" w:type="dxa"/>
          </w:tcPr>
          <w:p w14:paraId="77DE13E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3</w:t>
            </w:r>
          </w:p>
          <w:p w14:paraId="1DAF681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5E7450D0" w14:textId="77777777" w:rsidTr="00C941E3">
        <w:tc>
          <w:tcPr>
            <w:tcW w:w="456" w:type="dxa"/>
          </w:tcPr>
          <w:p w14:paraId="5A446E3E"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4</w:t>
            </w:r>
          </w:p>
          <w:p w14:paraId="0E462C4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F4441C" w:rsidRDefault="007F7A53" w:rsidP="007F7A53">
      <w:pPr>
        <w:autoSpaceDN/>
        <w:contextualSpacing/>
        <w:textAlignment w:val="auto"/>
        <w:rPr>
          <w:rFonts w:ascii="Univerza Sans" w:hAnsi="Univerza Sans" w:cs="Arial"/>
          <w:sz w:val="18"/>
          <w:szCs w:val="18"/>
        </w:rPr>
      </w:pPr>
    </w:p>
    <w:p w14:paraId="3CC7903E" w14:textId="77777777" w:rsidR="007F7A53" w:rsidRPr="00F4441C" w:rsidRDefault="007F7A53" w:rsidP="007F7A53">
      <w:pPr>
        <w:rPr>
          <w:rFonts w:ascii="Univerza Sans" w:hAnsi="Univerza Sans" w:cs="Arial"/>
          <w:sz w:val="18"/>
          <w:szCs w:val="18"/>
        </w:rPr>
      </w:pPr>
      <w:r w:rsidRPr="00F4441C">
        <w:rPr>
          <w:rFonts w:ascii="Univerza Sans" w:hAnsi="Univerza Sans" w:cs="Arial"/>
          <w:sz w:val="18"/>
          <w:szCs w:val="18"/>
        </w:rPr>
        <w:br w:type="page"/>
      </w:r>
    </w:p>
    <w:p w14:paraId="4EF57AA8"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r w:rsidRPr="00F4441C">
        <w:rPr>
          <w:rFonts w:ascii="Univerza Sans" w:hAnsi="Univerza Sans" w:cs="Arial"/>
          <w:sz w:val="18"/>
          <w:szCs w:val="18"/>
        </w:rPr>
        <w:lastRenderedPageBreak/>
        <w:t>Gospodarski subjekti, za katere se glede na določbe zakona, ki ureja gospodarske družbe, šteje, da so z zgoraj navedenim subjektom povezane družbe, so (op. v primeru odsotnosti povezanih družb tabele ni treba izpolniti):</w:t>
      </w:r>
    </w:p>
    <w:p w14:paraId="3A6F5A98" w14:textId="77777777" w:rsidR="007F7A53" w:rsidRPr="00F4441C"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F4441C" w14:paraId="4379E23F" w14:textId="77777777" w:rsidTr="00692EE3">
        <w:tc>
          <w:tcPr>
            <w:tcW w:w="485" w:type="dxa"/>
            <w:shd w:val="clear" w:color="auto" w:fill="FFFFCC"/>
          </w:tcPr>
          <w:p w14:paraId="5CF351B5"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Št.</w:t>
            </w:r>
          </w:p>
        </w:tc>
        <w:tc>
          <w:tcPr>
            <w:tcW w:w="4338" w:type="dxa"/>
            <w:shd w:val="clear" w:color="auto" w:fill="FFFFCC"/>
          </w:tcPr>
          <w:p w14:paraId="7D927A72"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Naziv</w:t>
            </w:r>
          </w:p>
        </w:tc>
        <w:tc>
          <w:tcPr>
            <w:tcW w:w="4338" w:type="dxa"/>
            <w:shd w:val="clear" w:color="auto" w:fill="FFFFCC"/>
          </w:tcPr>
          <w:p w14:paraId="2DD0EF52" w14:textId="087E907C" w:rsidR="007F7A53" w:rsidRPr="00F4441C" w:rsidRDefault="007F7A53" w:rsidP="00692EE3">
            <w:pPr>
              <w:autoSpaceDN/>
              <w:spacing w:after="0" w:line="240" w:lineRule="auto"/>
              <w:contextualSpacing/>
              <w:jc w:val="center"/>
              <w:textAlignment w:val="auto"/>
              <w:rPr>
                <w:rFonts w:ascii="Univerza Sans" w:hAnsi="Univerza Sans" w:cs="Arial"/>
                <w:sz w:val="18"/>
                <w:szCs w:val="18"/>
              </w:rPr>
            </w:pPr>
            <w:r w:rsidRPr="00F4441C">
              <w:rPr>
                <w:rFonts w:ascii="Univerza Sans" w:hAnsi="Univerza Sans" w:cs="Arial"/>
                <w:sz w:val="18"/>
                <w:szCs w:val="18"/>
              </w:rPr>
              <w:t>Naslov</w:t>
            </w:r>
          </w:p>
        </w:tc>
      </w:tr>
      <w:tr w:rsidR="007F7A53" w:rsidRPr="00F4441C" w14:paraId="7C2A6D80" w14:textId="77777777" w:rsidTr="00C941E3">
        <w:tc>
          <w:tcPr>
            <w:tcW w:w="485" w:type="dxa"/>
          </w:tcPr>
          <w:p w14:paraId="35E9735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1</w:t>
            </w:r>
          </w:p>
          <w:p w14:paraId="57FA8C0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42CE2B70" w14:textId="77777777" w:rsidTr="00C941E3">
        <w:tc>
          <w:tcPr>
            <w:tcW w:w="485" w:type="dxa"/>
          </w:tcPr>
          <w:p w14:paraId="02B7C41C"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2</w:t>
            </w:r>
          </w:p>
          <w:p w14:paraId="5EEB1C58"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77791FDA" w14:textId="77777777" w:rsidTr="00C941E3">
        <w:tc>
          <w:tcPr>
            <w:tcW w:w="485" w:type="dxa"/>
          </w:tcPr>
          <w:p w14:paraId="7A654EEF"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3</w:t>
            </w:r>
          </w:p>
          <w:p w14:paraId="1B923291"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6B77B313" w14:textId="77777777" w:rsidTr="00C941E3">
        <w:tc>
          <w:tcPr>
            <w:tcW w:w="485" w:type="dxa"/>
          </w:tcPr>
          <w:p w14:paraId="7CC7DB83"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4</w:t>
            </w:r>
          </w:p>
          <w:p w14:paraId="1A3D316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F4441C"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F4441C">
        <w:rPr>
          <w:rFonts w:ascii="Univerza Sans" w:eastAsia="Times New Roman" w:hAnsi="Univerza Sans" w:cs="Arial"/>
          <w:sz w:val="18"/>
          <w:szCs w:val="18"/>
          <w:lang w:eastAsia="sl-SI"/>
        </w:rPr>
        <w:t xml:space="preserve">Ta izjava je dana pod </w:t>
      </w:r>
      <w:r w:rsidRPr="00F4441C">
        <w:rPr>
          <w:rFonts w:ascii="Univerza Sans" w:eastAsia="Calibri" w:hAnsi="Univerza Sans" w:cs="Arial"/>
          <w:sz w:val="18"/>
          <w:szCs w:val="18"/>
          <w:lang w:eastAsia="zh-CN"/>
        </w:rPr>
        <w:t xml:space="preserve">kazensko in materialno odgovornostjo. </w:t>
      </w:r>
    </w:p>
    <w:p w14:paraId="78ACDFB3" w14:textId="77777777" w:rsidR="007F7A53" w:rsidRPr="00F4441C" w:rsidRDefault="007F7A53" w:rsidP="007F7A53">
      <w:pPr>
        <w:widowControl/>
        <w:spacing w:after="0" w:line="276" w:lineRule="auto"/>
        <w:ind w:right="6"/>
        <w:jc w:val="both"/>
        <w:rPr>
          <w:rFonts w:ascii="Univerza Sans" w:eastAsia="Times New Roman" w:hAnsi="Univerza Sans" w:cs="Arial"/>
          <w:i/>
          <w:sz w:val="18"/>
          <w:szCs w:val="18"/>
          <w:lang w:eastAsia="sl-SI"/>
        </w:rPr>
      </w:pPr>
    </w:p>
    <w:p w14:paraId="1B0ED1A9" w14:textId="77777777" w:rsidR="007F7A53" w:rsidRPr="00F4441C" w:rsidRDefault="007F7A53" w:rsidP="007F7A53">
      <w:pPr>
        <w:widowControl/>
        <w:spacing w:after="0" w:line="276" w:lineRule="auto"/>
        <w:ind w:right="6"/>
        <w:jc w:val="both"/>
        <w:rPr>
          <w:rFonts w:ascii="Univerza Sans" w:eastAsia="Times New Roman" w:hAnsi="Univerza Sans" w:cs="Arial"/>
          <w:i/>
          <w:sz w:val="18"/>
          <w:szCs w:val="18"/>
          <w:lang w:eastAsia="sl-SI"/>
        </w:rPr>
      </w:pPr>
      <w:r w:rsidRPr="00F4441C">
        <w:rPr>
          <w:rFonts w:ascii="Univerza Sans" w:eastAsia="Times New Roman" w:hAnsi="Univerza Sans" w:cs="Arial"/>
          <w:i/>
          <w:sz w:val="18"/>
          <w:szCs w:val="18"/>
          <w:lang w:eastAsia="sl-SI"/>
        </w:rPr>
        <w:t>Gospodarski subjekt lahko obrazec in njegove posamezne vrstice po potrebi razširi.</w:t>
      </w:r>
    </w:p>
    <w:p w14:paraId="228E0F25" w14:textId="77777777" w:rsidR="007F7A53" w:rsidRPr="00F4441C" w:rsidRDefault="007F7A53" w:rsidP="007F7A53">
      <w:pPr>
        <w:widowControl/>
        <w:spacing w:after="0" w:line="276" w:lineRule="auto"/>
        <w:ind w:right="6"/>
        <w:jc w:val="both"/>
        <w:rPr>
          <w:rFonts w:ascii="Univerza Sans" w:eastAsia="Times New Roman" w:hAnsi="Univerza Sans" w:cs="Arial"/>
          <w:i/>
          <w:sz w:val="18"/>
          <w:szCs w:val="18"/>
          <w:lang w:eastAsia="sl-SI"/>
        </w:rPr>
      </w:pPr>
    </w:p>
    <w:p w14:paraId="3EE7D49C" w14:textId="77777777" w:rsidR="007F7A53" w:rsidRPr="00F4441C" w:rsidRDefault="007F7A53" w:rsidP="007F7A53">
      <w:pPr>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F4441C" w14:paraId="4A31413F" w14:textId="77777777" w:rsidTr="00EA27BF">
        <w:trPr>
          <w:trHeight w:val="340"/>
        </w:trPr>
        <w:tc>
          <w:tcPr>
            <w:tcW w:w="928" w:type="dxa"/>
            <w:vAlign w:val="center"/>
          </w:tcPr>
          <w:p w14:paraId="5ED43A2A" w14:textId="77777777" w:rsidR="00EA27BF" w:rsidRPr="00F4441C" w:rsidRDefault="00EA27BF" w:rsidP="00EA27BF">
            <w:pPr>
              <w:spacing w:after="0" w:line="240" w:lineRule="auto"/>
              <w:rPr>
                <w:rFonts w:ascii="Univerza Sans" w:eastAsia="Times New Roman" w:hAnsi="Univerza Sans" w:cs="Arial"/>
                <w:color w:val="000000"/>
                <w:sz w:val="18"/>
                <w:szCs w:val="18"/>
                <w:lang w:eastAsia="sl-SI"/>
              </w:rPr>
            </w:pPr>
            <w:r w:rsidRPr="00F4441C">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F4441C"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F4441C" w:rsidRDefault="00EA27BF" w:rsidP="00EA27BF">
            <w:pPr>
              <w:spacing w:after="0" w:line="240" w:lineRule="auto"/>
              <w:jc w:val="center"/>
              <w:rPr>
                <w:rFonts w:ascii="Univerza Sans" w:eastAsia="Times New Roman" w:hAnsi="Univerza Sans" w:cs="Arial"/>
                <w:color w:val="000000"/>
                <w:sz w:val="18"/>
                <w:szCs w:val="18"/>
                <w:lang w:eastAsia="sl-SI"/>
              </w:rPr>
            </w:pPr>
            <w:r w:rsidRPr="00F4441C">
              <w:rPr>
                <w:rFonts w:ascii="Univerza Sans" w:eastAsia="Calibri" w:hAnsi="Univerza Sans" w:cs="Arial"/>
                <w:kern w:val="2"/>
                <w:sz w:val="18"/>
                <w:szCs w:val="18"/>
              </w:rPr>
              <w:t>Žig</w:t>
            </w:r>
          </w:p>
        </w:tc>
        <w:tc>
          <w:tcPr>
            <w:tcW w:w="3536" w:type="dxa"/>
            <w:vAlign w:val="center"/>
          </w:tcPr>
          <w:p w14:paraId="6BD7A065" w14:textId="2ADB4597" w:rsidR="00EA27BF" w:rsidRPr="00F4441C" w:rsidRDefault="00EA27BF" w:rsidP="00EA27BF">
            <w:pPr>
              <w:spacing w:after="0" w:line="240" w:lineRule="auto"/>
              <w:rPr>
                <w:rFonts w:ascii="Univerza Sans" w:eastAsia="Times New Roman" w:hAnsi="Univerza Sans" w:cs="Arial"/>
                <w:color w:val="000000"/>
                <w:sz w:val="18"/>
                <w:szCs w:val="18"/>
                <w:lang w:eastAsia="sl-SI"/>
              </w:rPr>
            </w:pPr>
            <w:r w:rsidRPr="00F4441C">
              <w:rPr>
                <w:rFonts w:ascii="Univerza Sans" w:eastAsia="Calibri" w:hAnsi="Univerza Sans" w:cs="Arial"/>
                <w:kern w:val="2"/>
                <w:sz w:val="18"/>
                <w:szCs w:val="18"/>
              </w:rPr>
              <w:t>Podpis odgovorne osebe:</w:t>
            </w:r>
          </w:p>
        </w:tc>
      </w:tr>
      <w:tr w:rsidR="007F7A53" w:rsidRPr="00F4441C"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73854871" w:rsidR="007F7A53" w:rsidRDefault="007F7A53" w:rsidP="007F7A53">
      <w:pPr>
        <w:widowControl/>
        <w:spacing w:after="0" w:line="276" w:lineRule="auto"/>
        <w:ind w:left="4248" w:right="6" w:firstLine="708"/>
        <w:jc w:val="both"/>
        <w:rPr>
          <w:rFonts w:ascii="Univerza Sans" w:eastAsia="Times New Roman" w:hAnsi="Univerza Sans" w:cs="Arial"/>
          <w:i/>
          <w:sz w:val="18"/>
          <w:szCs w:val="18"/>
          <w:lang w:eastAsia="sl-SI"/>
        </w:rPr>
      </w:pPr>
      <w:r w:rsidRPr="00F4441C">
        <w:rPr>
          <w:rFonts w:ascii="Univerza Sans" w:eastAsia="Times New Roman" w:hAnsi="Univerza Sans" w:cs="Arial"/>
          <w:i/>
          <w:sz w:val="18"/>
          <w:szCs w:val="18"/>
          <w:lang w:eastAsia="sl-SI"/>
        </w:rPr>
        <w:br w:type="page"/>
      </w:r>
    </w:p>
    <w:p w14:paraId="0CE296D1" w14:textId="106BC0F6" w:rsidR="004F3227" w:rsidRPr="00F4441C" w:rsidRDefault="004F3227" w:rsidP="004F3227">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4F3227">
        <w:rPr>
          <w:rFonts w:ascii="Univerza Sans" w:eastAsia="Calibri" w:hAnsi="Univerza Sans" w:cs="Arial"/>
          <w:b/>
          <w:bCs/>
          <w:color w:val="000000"/>
          <w:sz w:val="18"/>
          <w:szCs w:val="18"/>
          <w:lang w:eastAsia="zh-CN"/>
        </w:rPr>
        <w:lastRenderedPageBreak/>
        <w:t>IZJAVA O ODSOTNOSTI OSEBNIH POVEZAV</w:t>
      </w:r>
    </w:p>
    <w:p w14:paraId="7453F855" w14:textId="7D7F354A" w:rsidR="004F3227" w:rsidRDefault="004F3227" w:rsidP="004F3227">
      <w:pPr>
        <w:spacing w:after="0"/>
        <w:ind w:right="6"/>
        <w:rPr>
          <w:rFonts w:ascii="Univerza Sans" w:eastAsia="Times New Roman" w:hAnsi="Univerza Sans" w:cs="Arial"/>
          <w:sz w:val="18"/>
          <w:szCs w:val="18"/>
          <w:lang w:eastAsia="sl-SI"/>
        </w:rPr>
      </w:pPr>
    </w:p>
    <w:p w14:paraId="142C64E7" w14:textId="77777777" w:rsidR="004F3227" w:rsidRPr="007B448D" w:rsidRDefault="004F3227" w:rsidP="004F3227">
      <w:pPr>
        <w:spacing w:after="0"/>
        <w:ind w:right="6"/>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4F3227" w:rsidRPr="007B448D" w14:paraId="2D4F3FDD" w14:textId="77777777" w:rsidTr="00F81F0A">
        <w:trPr>
          <w:trHeight w:val="454"/>
        </w:trPr>
        <w:tc>
          <w:tcPr>
            <w:tcW w:w="3539" w:type="dxa"/>
            <w:vAlign w:val="center"/>
          </w:tcPr>
          <w:p w14:paraId="546ADCDF"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eastAsia="Times New Roman" w:hAnsi="Univerza Sans" w:cs="Arial"/>
                <w:sz w:val="18"/>
                <w:szCs w:val="18"/>
                <w:lang w:eastAsia="sl-SI"/>
              </w:rPr>
              <w:t>Ime in priimek (odgovorna oseba ponudnika)</w:t>
            </w:r>
          </w:p>
        </w:tc>
        <w:tc>
          <w:tcPr>
            <w:tcW w:w="5523" w:type="dxa"/>
            <w:vAlign w:val="center"/>
          </w:tcPr>
          <w:p w14:paraId="22A84AEE" w14:textId="77777777" w:rsidR="004F3227" w:rsidRPr="007B448D" w:rsidRDefault="004F3227" w:rsidP="00F81F0A">
            <w:pPr>
              <w:rPr>
                <w:rFonts w:ascii="Univerza Sans" w:eastAsia="Times New Roman" w:hAnsi="Univerza Sans" w:cs="Arial"/>
                <w:sz w:val="18"/>
                <w:szCs w:val="18"/>
                <w:lang w:eastAsia="sl-SI"/>
              </w:rPr>
            </w:pPr>
          </w:p>
        </w:tc>
      </w:tr>
      <w:tr w:rsidR="004F3227" w:rsidRPr="007B448D" w14:paraId="1230AB17" w14:textId="77777777" w:rsidTr="00F81F0A">
        <w:trPr>
          <w:trHeight w:val="454"/>
        </w:trPr>
        <w:tc>
          <w:tcPr>
            <w:tcW w:w="3539" w:type="dxa"/>
            <w:vAlign w:val="center"/>
          </w:tcPr>
          <w:p w14:paraId="5451CBFD"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hAnsi="Univerza Sans" w:cs="Arial"/>
                <w:sz w:val="18"/>
                <w:szCs w:val="18"/>
              </w:rPr>
              <w:t>Naslov stalnega bivališča</w:t>
            </w:r>
          </w:p>
        </w:tc>
        <w:tc>
          <w:tcPr>
            <w:tcW w:w="5523" w:type="dxa"/>
            <w:vAlign w:val="center"/>
          </w:tcPr>
          <w:p w14:paraId="610B866B" w14:textId="77777777" w:rsidR="004F3227" w:rsidRPr="007B448D" w:rsidRDefault="004F3227" w:rsidP="00F81F0A">
            <w:pPr>
              <w:rPr>
                <w:rFonts w:ascii="Univerza Sans" w:eastAsia="Times New Roman" w:hAnsi="Univerza Sans" w:cs="Arial"/>
                <w:sz w:val="18"/>
                <w:szCs w:val="18"/>
                <w:lang w:eastAsia="sl-SI"/>
              </w:rPr>
            </w:pPr>
          </w:p>
        </w:tc>
      </w:tr>
    </w:tbl>
    <w:p w14:paraId="70203A44" w14:textId="77777777" w:rsidR="004F3227" w:rsidRPr="007B448D" w:rsidRDefault="004F3227" w:rsidP="004F3227">
      <w:pPr>
        <w:spacing w:after="0"/>
        <w:ind w:right="6"/>
        <w:rPr>
          <w:rFonts w:ascii="Univerza Sans" w:eastAsia="Times New Roman" w:hAnsi="Univerza Sans" w:cs="Arial"/>
          <w:sz w:val="18"/>
          <w:szCs w:val="18"/>
          <w:lang w:eastAsia="sl-SI"/>
        </w:rPr>
      </w:pPr>
    </w:p>
    <w:p w14:paraId="1F68234A" w14:textId="77777777" w:rsidR="004F3227" w:rsidRPr="007B448D" w:rsidRDefault="004F3227" w:rsidP="004F3227">
      <w:pPr>
        <w:spacing w:after="0"/>
        <w:ind w:right="6"/>
        <w:rPr>
          <w:rFonts w:ascii="Univerza Sans" w:hAnsi="Univerza Sans" w:cs="Arial"/>
          <w:sz w:val="18"/>
          <w:szCs w:val="18"/>
          <w:lang w:eastAsia="zh-CN"/>
        </w:rPr>
      </w:pPr>
    </w:p>
    <w:p w14:paraId="791E869A" w14:textId="216F0E66" w:rsidR="004F3227" w:rsidRPr="007B448D" w:rsidRDefault="004F3227" w:rsidP="004F3227">
      <w:pPr>
        <w:spacing w:after="0"/>
        <w:ind w:right="6"/>
        <w:rPr>
          <w:rFonts w:ascii="Univerza Sans" w:hAnsi="Univerza Sans" w:cs="Arial"/>
          <w:sz w:val="18"/>
          <w:szCs w:val="18"/>
          <w:lang w:eastAsia="zh-CN"/>
        </w:rPr>
      </w:pPr>
      <w:r w:rsidRPr="007B448D">
        <w:rPr>
          <w:rFonts w:ascii="Univerza Sans" w:eastAsia="Times New Roman" w:hAnsi="Univerza Sans" w:cs="Arial"/>
          <w:sz w:val="18"/>
          <w:szCs w:val="18"/>
          <w:lang w:eastAsia="sl-SI"/>
        </w:rPr>
        <w:t>v postopku oddaje javnega naročila »</w:t>
      </w:r>
      <w:r w:rsidR="00635374" w:rsidRPr="00635374">
        <w:rPr>
          <w:rFonts w:ascii="Univerza Sans" w:hAnsi="Univerza Sans" w:cs="Arial"/>
          <w:b/>
          <w:bCs/>
          <w:sz w:val="18"/>
          <w:szCs w:val="18"/>
        </w:rPr>
        <w:t xml:space="preserve">Nakup, dostava in montaža visokozmogljivega refraktometra za analizo </w:t>
      </w:r>
      <w:proofErr w:type="spellStart"/>
      <w:r w:rsidR="00635374" w:rsidRPr="00635374">
        <w:rPr>
          <w:rFonts w:ascii="Univerza Sans" w:hAnsi="Univerza Sans" w:cs="Arial"/>
          <w:b/>
          <w:bCs/>
          <w:sz w:val="18"/>
          <w:szCs w:val="18"/>
        </w:rPr>
        <w:t>biomolekulskih</w:t>
      </w:r>
      <w:proofErr w:type="spellEnd"/>
      <w:r w:rsidR="00635374" w:rsidRPr="00635374">
        <w:rPr>
          <w:rFonts w:ascii="Univerza Sans" w:hAnsi="Univerza Sans" w:cs="Arial"/>
          <w:b/>
          <w:bCs/>
          <w:sz w:val="18"/>
          <w:szCs w:val="18"/>
        </w:rPr>
        <w:t xml:space="preserve"> interakcij</w:t>
      </w:r>
      <w:r w:rsidRPr="007B448D">
        <w:rPr>
          <w:rFonts w:ascii="Univerza Sans" w:hAnsi="Univerza Sans" w:cs="Arial"/>
          <w:sz w:val="18"/>
          <w:szCs w:val="18"/>
          <w:lang w:eastAsia="zh-CN"/>
        </w:rPr>
        <w:t xml:space="preserve">«, naročnika </w:t>
      </w:r>
      <w:r w:rsidRPr="007B448D">
        <w:rPr>
          <w:rFonts w:ascii="Univerza Sans" w:hAnsi="Univerza Sans" w:cs="Arial"/>
          <w:sz w:val="18"/>
          <w:szCs w:val="18"/>
        </w:rPr>
        <w:t>Univerza v Ljubljani, Biotehniška fakulteta</w:t>
      </w:r>
      <w:r w:rsidRPr="007B448D">
        <w:rPr>
          <w:rFonts w:ascii="Univerza Sans" w:hAnsi="Univerza Sans" w:cs="Arial"/>
          <w:sz w:val="18"/>
          <w:szCs w:val="18"/>
          <w:lang w:eastAsia="zh-CN"/>
        </w:rPr>
        <w:t>, kot gospodarski subjekt (</w:t>
      </w:r>
      <w:proofErr w:type="spellStart"/>
      <w:r w:rsidRPr="007B448D">
        <w:rPr>
          <w:rFonts w:ascii="Univerza Sans" w:hAnsi="Univerza Sans" w:cs="Arial"/>
          <w:sz w:val="18"/>
          <w:szCs w:val="18"/>
          <w:lang w:eastAsia="zh-CN"/>
        </w:rPr>
        <w:t>s.p</w:t>
      </w:r>
      <w:proofErr w:type="spellEnd"/>
      <w:r w:rsidRPr="007B448D">
        <w:rPr>
          <w:rFonts w:ascii="Univerza Sans" w:hAnsi="Univerza Sans" w:cs="Arial"/>
          <w:sz w:val="18"/>
          <w:szCs w:val="18"/>
          <w:lang w:eastAsia="zh-CN"/>
        </w:rPr>
        <w:t>.) ali odgovorna oseba gospodarskega subjekta – ponudnika:</w:t>
      </w:r>
    </w:p>
    <w:p w14:paraId="231EAF0B" w14:textId="77777777" w:rsidR="004F3227" w:rsidRPr="007B448D" w:rsidRDefault="004F3227" w:rsidP="004F3227">
      <w:pPr>
        <w:spacing w:after="0"/>
        <w:ind w:right="6"/>
        <w:rPr>
          <w:rFonts w:ascii="Univerza Sans" w:hAnsi="Univerza Sans" w:cs="Arial"/>
          <w:sz w:val="18"/>
          <w:szCs w:val="18"/>
          <w:lang w:eastAsia="zh-CN"/>
        </w:rPr>
      </w:pPr>
    </w:p>
    <w:p w14:paraId="6B2DFE74" w14:textId="77777777" w:rsidR="004F3227" w:rsidRPr="007B448D" w:rsidRDefault="004F3227" w:rsidP="004F3227">
      <w:pPr>
        <w:spacing w:after="0"/>
        <w:ind w:right="6"/>
        <w:rPr>
          <w:rFonts w:ascii="Univerza Sans" w:hAnsi="Univerza Sans"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4F3227" w:rsidRPr="007B448D" w14:paraId="7A1D525E" w14:textId="77777777" w:rsidTr="00F81F0A">
        <w:trPr>
          <w:trHeight w:val="454"/>
        </w:trPr>
        <w:tc>
          <w:tcPr>
            <w:tcW w:w="3539" w:type="dxa"/>
            <w:vAlign w:val="center"/>
          </w:tcPr>
          <w:p w14:paraId="5E879097"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hAnsi="Univerza Sans" w:cs="Arial"/>
                <w:sz w:val="18"/>
                <w:szCs w:val="18"/>
              </w:rPr>
              <w:t>Naziv</w:t>
            </w:r>
          </w:p>
        </w:tc>
        <w:tc>
          <w:tcPr>
            <w:tcW w:w="5523" w:type="dxa"/>
            <w:vAlign w:val="center"/>
          </w:tcPr>
          <w:p w14:paraId="11C2D2CA" w14:textId="77777777" w:rsidR="004F3227" w:rsidRPr="007B448D" w:rsidRDefault="004F3227" w:rsidP="00F81F0A">
            <w:pPr>
              <w:rPr>
                <w:rFonts w:ascii="Univerza Sans" w:eastAsia="Times New Roman" w:hAnsi="Univerza Sans" w:cs="Arial"/>
                <w:sz w:val="18"/>
                <w:szCs w:val="18"/>
                <w:lang w:eastAsia="sl-SI"/>
              </w:rPr>
            </w:pPr>
          </w:p>
        </w:tc>
      </w:tr>
      <w:tr w:rsidR="004F3227" w:rsidRPr="007B448D" w14:paraId="2B0723BE" w14:textId="77777777" w:rsidTr="00F81F0A">
        <w:trPr>
          <w:trHeight w:val="454"/>
        </w:trPr>
        <w:tc>
          <w:tcPr>
            <w:tcW w:w="3539" w:type="dxa"/>
            <w:tcBorders>
              <w:bottom w:val="single" w:sz="4" w:space="0" w:color="auto"/>
            </w:tcBorders>
            <w:vAlign w:val="center"/>
          </w:tcPr>
          <w:p w14:paraId="51EDC8D3"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hAnsi="Univerza Sans" w:cs="Arial"/>
                <w:sz w:val="18"/>
                <w:szCs w:val="18"/>
              </w:rPr>
              <w:t>Poslovni naslov</w:t>
            </w:r>
          </w:p>
        </w:tc>
        <w:tc>
          <w:tcPr>
            <w:tcW w:w="5523" w:type="dxa"/>
            <w:vAlign w:val="center"/>
          </w:tcPr>
          <w:p w14:paraId="2A3E170D" w14:textId="77777777" w:rsidR="004F3227" w:rsidRPr="007B448D" w:rsidRDefault="004F3227" w:rsidP="00F81F0A">
            <w:pPr>
              <w:rPr>
                <w:rFonts w:ascii="Univerza Sans" w:eastAsia="Times New Roman" w:hAnsi="Univerza Sans" w:cs="Arial"/>
                <w:sz w:val="18"/>
                <w:szCs w:val="18"/>
                <w:lang w:eastAsia="sl-SI"/>
              </w:rPr>
            </w:pPr>
          </w:p>
        </w:tc>
      </w:tr>
      <w:tr w:rsidR="004F3227" w:rsidRPr="007B448D" w14:paraId="77B58712" w14:textId="77777777" w:rsidTr="00F81F0A">
        <w:trPr>
          <w:trHeight w:val="454"/>
        </w:trPr>
        <w:tc>
          <w:tcPr>
            <w:tcW w:w="3539" w:type="dxa"/>
            <w:tcBorders>
              <w:bottom w:val="single" w:sz="4" w:space="0" w:color="auto"/>
            </w:tcBorders>
            <w:vAlign w:val="center"/>
          </w:tcPr>
          <w:p w14:paraId="4BF2F794"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hAnsi="Univerza Sans" w:cs="Arial"/>
                <w:sz w:val="18"/>
                <w:szCs w:val="18"/>
              </w:rPr>
              <w:t>Matična št.</w:t>
            </w:r>
          </w:p>
        </w:tc>
        <w:tc>
          <w:tcPr>
            <w:tcW w:w="5523" w:type="dxa"/>
            <w:vAlign w:val="center"/>
          </w:tcPr>
          <w:p w14:paraId="4310D483" w14:textId="77777777" w:rsidR="004F3227" w:rsidRPr="007B448D" w:rsidRDefault="004F3227" w:rsidP="00F81F0A">
            <w:pPr>
              <w:rPr>
                <w:rFonts w:ascii="Univerza Sans" w:eastAsia="Times New Roman" w:hAnsi="Univerza Sans" w:cs="Arial"/>
                <w:sz w:val="18"/>
                <w:szCs w:val="18"/>
                <w:lang w:eastAsia="sl-SI"/>
              </w:rPr>
            </w:pPr>
          </w:p>
        </w:tc>
      </w:tr>
    </w:tbl>
    <w:p w14:paraId="0A0BA372" w14:textId="77777777" w:rsidR="004F3227" w:rsidRPr="007B448D" w:rsidRDefault="004F3227" w:rsidP="004F3227">
      <w:pPr>
        <w:spacing w:after="0"/>
        <w:ind w:right="6"/>
        <w:rPr>
          <w:rFonts w:ascii="Univerza Sans" w:hAnsi="Univerza Sans" w:cs="Arial"/>
          <w:sz w:val="18"/>
          <w:szCs w:val="18"/>
          <w:lang w:eastAsia="zh-CN"/>
        </w:rPr>
      </w:pPr>
    </w:p>
    <w:p w14:paraId="7B8A0116" w14:textId="77777777" w:rsidR="004F3227" w:rsidRPr="007B448D" w:rsidRDefault="004F3227" w:rsidP="004F3227">
      <w:pPr>
        <w:spacing w:after="0"/>
        <w:ind w:right="6"/>
        <w:rPr>
          <w:rFonts w:ascii="Univerza Sans" w:hAnsi="Univerza Sans" w:cs="Arial"/>
          <w:sz w:val="18"/>
          <w:szCs w:val="18"/>
          <w:lang w:eastAsia="zh-CN"/>
        </w:rPr>
      </w:pPr>
    </w:p>
    <w:p w14:paraId="78589D6D" w14:textId="77777777" w:rsidR="004F3227" w:rsidRPr="007B448D" w:rsidRDefault="004F3227" w:rsidP="004F3227">
      <w:pPr>
        <w:spacing w:after="0"/>
        <w:ind w:right="6"/>
        <w:rPr>
          <w:rFonts w:ascii="Univerza Sans" w:hAnsi="Univerza Sans" w:cs="Arial"/>
          <w:color w:val="000000"/>
          <w:sz w:val="18"/>
          <w:szCs w:val="18"/>
          <w:lang w:eastAsia="zh-CN"/>
        </w:rPr>
      </w:pPr>
      <w:r w:rsidRPr="007B448D">
        <w:rPr>
          <w:rFonts w:ascii="Univerza Sans" w:hAnsi="Univerza Sans" w:cs="Arial"/>
          <w:color w:val="000000"/>
          <w:sz w:val="18"/>
          <w:szCs w:val="18"/>
          <w:lang w:eastAsia="zh-CN"/>
        </w:rPr>
        <w:t xml:space="preserve">izjavljam, da navedeni gospodarski subjekt ni (oziroma kot </w:t>
      </w:r>
      <w:proofErr w:type="spellStart"/>
      <w:r w:rsidRPr="007B448D">
        <w:rPr>
          <w:rFonts w:ascii="Univerza Sans" w:hAnsi="Univerza Sans" w:cs="Arial"/>
          <w:color w:val="000000"/>
          <w:sz w:val="18"/>
          <w:szCs w:val="18"/>
          <w:lang w:eastAsia="zh-CN"/>
        </w:rPr>
        <w:t>s.p</w:t>
      </w:r>
      <w:proofErr w:type="spellEnd"/>
      <w:r w:rsidRPr="007B448D">
        <w:rPr>
          <w:rFonts w:ascii="Univerza Sans" w:hAnsi="Univerza Sans" w:cs="Arial"/>
          <w:color w:val="000000"/>
          <w:sz w:val="18"/>
          <w:szCs w:val="18"/>
          <w:lang w:eastAsia="zh-CN"/>
        </w:rPr>
        <w:t xml:space="preserve">. nisem) povezan s funkcionarjem naročnika in po mojem vedenju ni (oziroma kot </w:t>
      </w:r>
      <w:proofErr w:type="spellStart"/>
      <w:r w:rsidRPr="007B448D">
        <w:rPr>
          <w:rFonts w:ascii="Univerza Sans" w:hAnsi="Univerza Sans" w:cs="Arial"/>
          <w:color w:val="000000"/>
          <w:sz w:val="18"/>
          <w:szCs w:val="18"/>
          <w:lang w:eastAsia="zh-CN"/>
        </w:rPr>
        <w:t>s.p</w:t>
      </w:r>
      <w:proofErr w:type="spellEnd"/>
      <w:r w:rsidRPr="007B448D">
        <w:rPr>
          <w:rFonts w:ascii="Univerza Sans" w:hAnsi="Univerza Sans" w:cs="Arial"/>
          <w:color w:val="000000"/>
          <w:sz w:val="18"/>
          <w:szCs w:val="18"/>
          <w:lang w:eastAsia="zh-CN"/>
        </w:rPr>
        <w:t>. nisem) povezan z družinskim članom funkcionarja naročnika na način, da bi bil funkcionar naročnika ali družinski član funkcionarja naročnika v gospodarskem subjektu:</w:t>
      </w:r>
    </w:p>
    <w:p w14:paraId="7A9C6949" w14:textId="77777777" w:rsidR="004F3227" w:rsidRPr="007B448D" w:rsidRDefault="004F3227" w:rsidP="004F3227">
      <w:pPr>
        <w:widowControl/>
        <w:numPr>
          <w:ilvl w:val="0"/>
          <w:numId w:val="70"/>
        </w:numPr>
        <w:suppressAutoHyphens w:val="0"/>
        <w:autoSpaceDN/>
        <w:spacing w:after="0" w:line="276" w:lineRule="auto"/>
        <w:jc w:val="both"/>
        <w:textAlignment w:val="auto"/>
        <w:rPr>
          <w:rFonts w:ascii="Univerza Sans" w:hAnsi="Univerza Sans" w:cs="Arial"/>
          <w:color w:val="000000"/>
          <w:sz w:val="18"/>
          <w:szCs w:val="18"/>
        </w:rPr>
      </w:pPr>
      <w:r w:rsidRPr="007B448D">
        <w:rPr>
          <w:rFonts w:ascii="Univerza Sans" w:hAnsi="Univerza Sans" w:cs="Arial"/>
          <w:color w:val="000000"/>
          <w:sz w:val="18"/>
          <w:szCs w:val="18"/>
        </w:rPr>
        <w:t>udeležen kot poslovodja, član poslovodstva ali zakoniti zastopnik ali</w:t>
      </w:r>
    </w:p>
    <w:p w14:paraId="5D801E1D" w14:textId="77777777" w:rsidR="004F3227" w:rsidRPr="007B448D" w:rsidRDefault="004F3227" w:rsidP="004F3227">
      <w:pPr>
        <w:widowControl/>
        <w:numPr>
          <w:ilvl w:val="0"/>
          <w:numId w:val="70"/>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7B448D">
        <w:rPr>
          <w:rFonts w:ascii="Univerza Sans" w:hAnsi="Univerza Sans" w:cs="Arial"/>
          <w:color w:val="000000"/>
          <w:sz w:val="18"/>
          <w:szCs w:val="18"/>
          <w:lang w:eastAsia="zh-CN"/>
        </w:rPr>
        <w:t>neposredno ali prek drugih pravnih oseb v več kot pet odstotnem deležu udeležen pri ustanoviteljskih pravicah, upravljanju ali kapitalu.</w:t>
      </w:r>
    </w:p>
    <w:p w14:paraId="17101D79" w14:textId="77777777" w:rsidR="004F3227" w:rsidRPr="007B448D" w:rsidRDefault="004F3227" w:rsidP="004F3227">
      <w:pPr>
        <w:spacing w:after="0"/>
        <w:ind w:right="6"/>
        <w:rPr>
          <w:rFonts w:ascii="Univerza Sans" w:eastAsia="Times New Roman" w:hAnsi="Univerza Sans" w:cs="Arial"/>
          <w:i/>
          <w:color w:val="000000"/>
          <w:sz w:val="18"/>
          <w:szCs w:val="18"/>
          <w:lang w:eastAsia="sl-SI"/>
        </w:rPr>
      </w:pPr>
    </w:p>
    <w:p w14:paraId="604763C0" w14:textId="77777777" w:rsidR="004F3227" w:rsidRPr="007B448D" w:rsidRDefault="004F3227" w:rsidP="004F3227">
      <w:pPr>
        <w:spacing w:after="0"/>
        <w:ind w:right="6"/>
        <w:rPr>
          <w:rFonts w:ascii="Univerza Sans" w:eastAsia="Times New Roman" w:hAnsi="Univerza Sans" w:cs="Arial"/>
          <w:i/>
          <w:color w:val="000000"/>
          <w:sz w:val="18"/>
          <w:szCs w:val="18"/>
          <w:lang w:eastAsia="sl-SI"/>
        </w:rPr>
      </w:pPr>
      <w:r w:rsidRPr="007B448D">
        <w:rPr>
          <w:rFonts w:ascii="Univerza Sans" w:eastAsia="Times New Roman" w:hAnsi="Univerza Sans" w:cs="Arial"/>
          <w:i/>
          <w:color w:val="000000"/>
          <w:sz w:val="18"/>
          <w:szCs w:val="18"/>
          <w:lang w:eastAsia="sl-SI"/>
        </w:rPr>
        <w:t>Izjavo poda ena od odgovornih oseb ponudnika.</w:t>
      </w:r>
    </w:p>
    <w:p w14:paraId="2DCAB0D1" w14:textId="77777777" w:rsidR="004F3227" w:rsidRPr="007B448D" w:rsidRDefault="004F3227" w:rsidP="004F3227">
      <w:pPr>
        <w:pStyle w:val="Standard"/>
        <w:widowControl w:val="0"/>
        <w:rPr>
          <w:rFonts w:ascii="Univerza Sans" w:eastAsia="Times New Roman" w:hAnsi="Univerza Sans" w:cs="Arial"/>
          <w:color w:val="000000" w:themeColor="text1"/>
          <w:sz w:val="18"/>
          <w:szCs w:val="18"/>
          <w:lang w:eastAsia="sl-SI"/>
        </w:rPr>
      </w:pPr>
    </w:p>
    <w:p w14:paraId="53EE0343" w14:textId="77777777" w:rsidR="004F3227" w:rsidRPr="007B448D" w:rsidRDefault="004F3227" w:rsidP="004F3227">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F3227" w:rsidRPr="007B448D" w14:paraId="7254F6D5" w14:textId="77777777" w:rsidTr="00F81F0A">
        <w:trPr>
          <w:trHeight w:val="340"/>
        </w:trPr>
        <w:tc>
          <w:tcPr>
            <w:tcW w:w="928" w:type="dxa"/>
            <w:vAlign w:val="center"/>
          </w:tcPr>
          <w:p w14:paraId="6D000A29" w14:textId="77777777" w:rsidR="004F3227" w:rsidRPr="007B448D" w:rsidRDefault="004F3227" w:rsidP="00F81F0A">
            <w:pPr>
              <w:rPr>
                <w:rFonts w:ascii="Univerza Sans" w:eastAsia="Times New Roman" w:hAnsi="Univerza Sans" w:cs="Arial"/>
                <w:color w:val="000000"/>
                <w:sz w:val="18"/>
                <w:szCs w:val="18"/>
                <w:lang w:eastAsia="sl-SI"/>
              </w:rPr>
            </w:pPr>
            <w:r w:rsidRPr="007B448D">
              <w:rPr>
                <w:rFonts w:ascii="Univerza Sans" w:eastAsia="Times New Roman" w:hAnsi="Univerza Sans" w:cs="Arial"/>
                <w:color w:val="000000"/>
                <w:sz w:val="18"/>
                <w:szCs w:val="18"/>
                <w:lang w:eastAsia="sl-SI"/>
              </w:rPr>
              <w:t>Datum:</w:t>
            </w:r>
          </w:p>
        </w:tc>
        <w:tc>
          <w:tcPr>
            <w:tcW w:w="1619" w:type="dxa"/>
            <w:vAlign w:val="center"/>
          </w:tcPr>
          <w:p w14:paraId="3592CB85" w14:textId="77777777" w:rsidR="004F3227" w:rsidRPr="007B448D" w:rsidRDefault="004F3227" w:rsidP="00F81F0A">
            <w:pPr>
              <w:rPr>
                <w:rFonts w:ascii="Univerza Sans" w:eastAsia="Times New Roman" w:hAnsi="Univerza Sans" w:cs="Arial"/>
                <w:color w:val="000000"/>
                <w:sz w:val="18"/>
                <w:szCs w:val="18"/>
                <w:lang w:eastAsia="sl-SI"/>
              </w:rPr>
            </w:pPr>
          </w:p>
        </w:tc>
        <w:tc>
          <w:tcPr>
            <w:tcW w:w="2977" w:type="dxa"/>
          </w:tcPr>
          <w:p w14:paraId="5B967446" w14:textId="77777777" w:rsidR="004F3227" w:rsidRPr="007B448D" w:rsidRDefault="004F3227" w:rsidP="00F81F0A">
            <w:pPr>
              <w:jc w:val="center"/>
              <w:rPr>
                <w:rFonts w:ascii="Univerza Sans" w:eastAsia="Times New Roman" w:hAnsi="Univerza Sans" w:cs="Arial"/>
                <w:color w:val="000000"/>
                <w:sz w:val="18"/>
                <w:szCs w:val="18"/>
                <w:lang w:eastAsia="sl-SI"/>
              </w:rPr>
            </w:pPr>
            <w:r w:rsidRPr="007B448D">
              <w:rPr>
                <w:rFonts w:ascii="Univerza Sans" w:eastAsia="Times New Roman" w:hAnsi="Univerza Sans" w:cs="Arial"/>
                <w:color w:val="000000"/>
                <w:sz w:val="18"/>
                <w:szCs w:val="18"/>
                <w:lang w:eastAsia="sl-SI"/>
              </w:rPr>
              <w:t>Žig</w:t>
            </w:r>
          </w:p>
        </w:tc>
        <w:tc>
          <w:tcPr>
            <w:tcW w:w="3536" w:type="dxa"/>
            <w:vAlign w:val="center"/>
          </w:tcPr>
          <w:p w14:paraId="35F77BCB" w14:textId="77777777" w:rsidR="004F3227" w:rsidRPr="007B448D" w:rsidRDefault="004F3227" w:rsidP="00F81F0A">
            <w:pPr>
              <w:rPr>
                <w:rFonts w:ascii="Univerza Sans" w:eastAsia="Times New Roman" w:hAnsi="Univerza Sans" w:cs="Arial"/>
                <w:color w:val="000000"/>
                <w:sz w:val="18"/>
                <w:szCs w:val="18"/>
                <w:lang w:eastAsia="sl-SI"/>
              </w:rPr>
            </w:pPr>
            <w:r w:rsidRPr="007B448D">
              <w:rPr>
                <w:rFonts w:ascii="Univerza Sans" w:eastAsia="Times New Roman" w:hAnsi="Univerza Sans" w:cs="Arial"/>
                <w:color w:val="000000"/>
                <w:sz w:val="18"/>
                <w:szCs w:val="18"/>
                <w:lang w:eastAsia="sl-SI"/>
              </w:rPr>
              <w:t>Podpis odgovorne osebe:</w:t>
            </w:r>
          </w:p>
        </w:tc>
      </w:tr>
      <w:tr w:rsidR="004F3227" w:rsidRPr="007B448D" w14:paraId="5AB1943A" w14:textId="77777777" w:rsidTr="00F81F0A">
        <w:trPr>
          <w:trHeight w:val="454"/>
        </w:trPr>
        <w:tc>
          <w:tcPr>
            <w:tcW w:w="2547" w:type="dxa"/>
            <w:gridSpan w:val="2"/>
            <w:tcBorders>
              <w:bottom w:val="single" w:sz="4" w:space="0" w:color="auto"/>
            </w:tcBorders>
            <w:vAlign w:val="center"/>
          </w:tcPr>
          <w:p w14:paraId="408E2C49" w14:textId="77777777" w:rsidR="004F3227" w:rsidRPr="007B448D" w:rsidRDefault="004F3227" w:rsidP="00F81F0A">
            <w:pPr>
              <w:rPr>
                <w:rFonts w:ascii="Univerza Sans" w:eastAsia="Times New Roman" w:hAnsi="Univerza Sans" w:cs="Arial"/>
                <w:color w:val="000000"/>
                <w:sz w:val="18"/>
                <w:szCs w:val="18"/>
                <w:lang w:eastAsia="sl-SI"/>
              </w:rPr>
            </w:pPr>
          </w:p>
        </w:tc>
        <w:tc>
          <w:tcPr>
            <w:tcW w:w="2977" w:type="dxa"/>
          </w:tcPr>
          <w:p w14:paraId="2945BD5E" w14:textId="77777777" w:rsidR="004F3227" w:rsidRPr="007B448D" w:rsidRDefault="004F3227" w:rsidP="00F81F0A">
            <w:pPr>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737E989C" w14:textId="77777777" w:rsidR="004F3227" w:rsidRPr="007B448D" w:rsidRDefault="004F3227" w:rsidP="00F81F0A">
            <w:pPr>
              <w:rPr>
                <w:rFonts w:ascii="Univerza Sans" w:eastAsia="Times New Roman" w:hAnsi="Univerza Sans" w:cs="Arial"/>
                <w:color w:val="000000"/>
                <w:sz w:val="18"/>
                <w:szCs w:val="18"/>
                <w:lang w:eastAsia="sl-SI"/>
              </w:rPr>
            </w:pPr>
          </w:p>
        </w:tc>
      </w:tr>
    </w:tbl>
    <w:p w14:paraId="69906323" w14:textId="77777777" w:rsidR="004F3227" w:rsidRPr="007B448D" w:rsidRDefault="004F3227" w:rsidP="004F3227">
      <w:pPr>
        <w:pStyle w:val="Standard"/>
        <w:rPr>
          <w:rFonts w:ascii="Univerza Sans" w:eastAsia="Times New Roman" w:hAnsi="Univerza Sans" w:cs="Arial"/>
          <w:color w:val="000000" w:themeColor="text1"/>
          <w:sz w:val="18"/>
          <w:szCs w:val="18"/>
          <w:lang w:eastAsia="sl-SI"/>
        </w:rPr>
      </w:pPr>
    </w:p>
    <w:p w14:paraId="5B391D65" w14:textId="63382F66" w:rsidR="004F3227" w:rsidRDefault="004F3227" w:rsidP="004F3227">
      <w:pPr>
        <w:widowControl/>
        <w:spacing w:after="0" w:line="276" w:lineRule="auto"/>
        <w:ind w:left="4248" w:right="6" w:firstLine="708"/>
        <w:jc w:val="both"/>
        <w:rPr>
          <w:rFonts w:ascii="Univerza Sans" w:eastAsia="Times New Roman" w:hAnsi="Univerza Sans" w:cs="Arial"/>
          <w:i/>
          <w:sz w:val="18"/>
          <w:szCs w:val="18"/>
          <w:lang w:eastAsia="sl-SI"/>
        </w:rPr>
      </w:pPr>
      <w:r w:rsidRPr="007B448D">
        <w:rPr>
          <w:rFonts w:ascii="Univerza Sans" w:hAnsi="Univerza Sans" w:cs="Arial"/>
          <w:b/>
          <w:sz w:val="18"/>
          <w:szCs w:val="18"/>
          <w:lang w:eastAsia="sl-SI"/>
        </w:rPr>
        <w:br w:type="page"/>
      </w:r>
    </w:p>
    <w:p w14:paraId="6293601E" w14:textId="77777777" w:rsidR="007F7A53" w:rsidRPr="00F4441C" w:rsidRDefault="007F7A53"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5" w:name="_Hlk188256298"/>
      <w:r w:rsidRPr="00F4441C">
        <w:rPr>
          <w:rFonts w:ascii="Univerza Sans" w:eastAsia="Calibri" w:hAnsi="Univerza Sans" w:cs="Arial"/>
          <w:b/>
          <w:bCs/>
          <w:color w:val="000000"/>
          <w:sz w:val="18"/>
          <w:szCs w:val="18"/>
          <w:lang w:eastAsia="zh-CN"/>
        </w:rPr>
        <w:lastRenderedPageBreak/>
        <w:t>IZJAVA O NEOBSTOJU OMEJEVALNIH UKREPOV ZARADI DELOVANJA RUSIJE</w:t>
      </w:r>
    </w:p>
    <w:bookmarkEnd w:id="5"/>
    <w:p w14:paraId="4ADB3909"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F4441C" w14:paraId="39C5097A" w14:textId="77777777" w:rsidTr="00C941E3">
        <w:trPr>
          <w:trHeight w:val="454"/>
        </w:trPr>
        <w:tc>
          <w:tcPr>
            <w:tcW w:w="3539" w:type="dxa"/>
            <w:vAlign w:val="center"/>
          </w:tcPr>
          <w:p w14:paraId="33F449D5"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F4441C">
              <w:rPr>
                <w:rFonts w:ascii="Univerza Sans" w:hAnsi="Univerza Sans" w:cs="Arial"/>
                <w:kern w:val="0"/>
                <w:sz w:val="18"/>
                <w:szCs w:val="18"/>
              </w:rPr>
              <w:t>Naziv</w:t>
            </w:r>
          </w:p>
        </w:tc>
        <w:tc>
          <w:tcPr>
            <w:tcW w:w="5523" w:type="dxa"/>
            <w:vAlign w:val="center"/>
          </w:tcPr>
          <w:p w14:paraId="3DC1401A"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F4441C" w14:paraId="742CDB99" w14:textId="77777777" w:rsidTr="00C941E3">
        <w:trPr>
          <w:trHeight w:val="454"/>
        </w:trPr>
        <w:tc>
          <w:tcPr>
            <w:tcW w:w="3539" w:type="dxa"/>
            <w:tcBorders>
              <w:bottom w:val="single" w:sz="4" w:space="0" w:color="auto"/>
            </w:tcBorders>
            <w:vAlign w:val="center"/>
          </w:tcPr>
          <w:p w14:paraId="5709539A"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F4441C">
              <w:rPr>
                <w:rFonts w:ascii="Univerza Sans" w:hAnsi="Univerza Sans" w:cs="Arial"/>
                <w:kern w:val="0"/>
                <w:sz w:val="18"/>
                <w:szCs w:val="18"/>
              </w:rPr>
              <w:t>Poslovni naslov</w:t>
            </w:r>
          </w:p>
        </w:tc>
        <w:tc>
          <w:tcPr>
            <w:tcW w:w="5523" w:type="dxa"/>
            <w:vAlign w:val="center"/>
          </w:tcPr>
          <w:p w14:paraId="1BD92353"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F4441C" w14:paraId="0F713B54" w14:textId="77777777" w:rsidTr="00C941E3">
        <w:trPr>
          <w:trHeight w:val="454"/>
        </w:trPr>
        <w:tc>
          <w:tcPr>
            <w:tcW w:w="3539" w:type="dxa"/>
            <w:tcBorders>
              <w:bottom w:val="single" w:sz="4" w:space="0" w:color="auto"/>
            </w:tcBorders>
            <w:vAlign w:val="center"/>
          </w:tcPr>
          <w:p w14:paraId="77F1827A"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F4441C">
              <w:rPr>
                <w:rFonts w:ascii="Univerza Sans" w:hAnsi="Univerza Sans" w:cs="Arial"/>
                <w:kern w:val="0"/>
                <w:sz w:val="18"/>
                <w:szCs w:val="18"/>
              </w:rPr>
              <w:t>Matična/davčna št.</w:t>
            </w:r>
          </w:p>
        </w:tc>
        <w:tc>
          <w:tcPr>
            <w:tcW w:w="5523" w:type="dxa"/>
            <w:vAlign w:val="center"/>
          </w:tcPr>
          <w:p w14:paraId="072772F1"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4DE0F879"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Za potrebe postopka javnega naročila za »</w:t>
      </w:r>
      <w:r w:rsidR="00635374" w:rsidRPr="00635374">
        <w:rPr>
          <w:rFonts w:ascii="Univerza Sans" w:eastAsia="Times New Roman" w:hAnsi="Univerza Sans" w:cs="Arial"/>
          <w:b/>
          <w:bCs/>
          <w:sz w:val="18"/>
          <w:szCs w:val="18"/>
          <w:lang w:eastAsia="sl-SI"/>
        </w:rPr>
        <w:t xml:space="preserve">Nakup, dostava in montaža visokozmogljivega refraktometra za analizo </w:t>
      </w:r>
      <w:proofErr w:type="spellStart"/>
      <w:r w:rsidR="00635374" w:rsidRPr="00635374">
        <w:rPr>
          <w:rFonts w:ascii="Univerza Sans" w:eastAsia="Times New Roman" w:hAnsi="Univerza Sans" w:cs="Arial"/>
          <w:b/>
          <w:bCs/>
          <w:sz w:val="18"/>
          <w:szCs w:val="18"/>
          <w:lang w:eastAsia="sl-SI"/>
        </w:rPr>
        <w:t>biomolekulskih</w:t>
      </w:r>
      <w:proofErr w:type="spellEnd"/>
      <w:r w:rsidR="00635374" w:rsidRPr="00635374">
        <w:rPr>
          <w:rFonts w:ascii="Univerza Sans" w:eastAsia="Times New Roman" w:hAnsi="Univerza Sans" w:cs="Arial"/>
          <w:b/>
          <w:bCs/>
          <w:sz w:val="18"/>
          <w:szCs w:val="18"/>
          <w:lang w:eastAsia="sl-SI"/>
        </w:rPr>
        <w:t xml:space="preserve"> interakcij</w:t>
      </w:r>
      <w:r w:rsidRPr="00F4441C">
        <w:rPr>
          <w:rFonts w:ascii="Univerza Sans" w:eastAsia="Times New Roman" w:hAnsi="Univerza Sans" w:cs="Arial"/>
          <w:sz w:val="18"/>
          <w:szCs w:val="18"/>
          <w:lang w:eastAsia="sl-SI"/>
        </w:rPr>
        <w:t>« pod kazensko in materialno odgovornostjo izjavljamo, da:</w:t>
      </w:r>
    </w:p>
    <w:p w14:paraId="7168ADE3" w14:textId="77777777" w:rsidR="007F7A53" w:rsidRPr="00F4441C" w:rsidRDefault="007F7A53" w:rsidP="007D0907">
      <w:pPr>
        <w:widowControl/>
        <w:numPr>
          <w:ilvl w:val="0"/>
          <w:numId w:val="63"/>
        </w:numPr>
        <w:spacing w:after="120" w:line="276" w:lineRule="auto"/>
        <w:ind w:left="714" w:right="6" w:hanging="357"/>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F4441C" w:rsidRDefault="007F7A53" w:rsidP="007D0907">
      <w:pPr>
        <w:widowControl/>
        <w:numPr>
          <w:ilvl w:val="0"/>
          <w:numId w:val="63"/>
        </w:numPr>
        <w:spacing w:after="120" w:line="276" w:lineRule="auto"/>
        <w:ind w:left="714" w:right="6" w:hanging="357"/>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F4441C" w:rsidRDefault="007F7A53" w:rsidP="007F7A53">
      <w:pPr>
        <w:ind w:right="6"/>
        <w:rPr>
          <w:rFonts w:ascii="Univerza Sans" w:eastAsia="Times New Roman" w:hAnsi="Univerza Sans" w:cs="Arial"/>
          <w:sz w:val="18"/>
          <w:szCs w:val="18"/>
          <w:lang w:eastAsia="sl-SI"/>
        </w:rPr>
      </w:pPr>
    </w:p>
    <w:p w14:paraId="67092166" w14:textId="77777777" w:rsidR="007F7A53" w:rsidRPr="00F4441C" w:rsidRDefault="007F7A53" w:rsidP="007F7A53">
      <w:pPr>
        <w:spacing w:after="0" w:line="276" w:lineRule="auto"/>
        <w:ind w:right="6"/>
        <w:jc w:val="both"/>
        <w:rPr>
          <w:rFonts w:ascii="Univerza Sans" w:eastAsia="Times New Roman" w:hAnsi="Univerza Sans" w:cs="Arial"/>
          <w:i/>
          <w:color w:val="000000"/>
          <w:sz w:val="18"/>
          <w:szCs w:val="18"/>
          <w:lang w:eastAsia="sl-SI"/>
        </w:rPr>
      </w:pPr>
      <w:r w:rsidRPr="00F4441C">
        <w:rPr>
          <w:rFonts w:ascii="Univerza Sans" w:eastAsia="Times New Roman" w:hAnsi="Univerza Sans" w:cs="Arial"/>
          <w:i/>
          <w:color w:val="000000"/>
          <w:sz w:val="18"/>
          <w:szCs w:val="18"/>
          <w:lang w:eastAsia="sl-SI"/>
        </w:rPr>
        <w:t xml:space="preserve">Izjavo poda ena od odgovornih oseb gospodarskega subjekta. </w:t>
      </w:r>
    </w:p>
    <w:p w14:paraId="64533878" w14:textId="77777777" w:rsidR="007F7A53" w:rsidRPr="00F4441C"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F4441C"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F4441C" w14:paraId="426D4824" w14:textId="77777777" w:rsidTr="000611ED">
        <w:trPr>
          <w:trHeight w:val="340"/>
        </w:trPr>
        <w:tc>
          <w:tcPr>
            <w:tcW w:w="928" w:type="dxa"/>
            <w:vAlign w:val="center"/>
          </w:tcPr>
          <w:p w14:paraId="08B754D1" w14:textId="77777777" w:rsidR="000611ED" w:rsidRPr="00F4441C" w:rsidRDefault="000611ED" w:rsidP="000611ED">
            <w:pPr>
              <w:spacing w:after="0" w:line="240" w:lineRule="auto"/>
              <w:rPr>
                <w:rFonts w:ascii="Univerza Sans" w:eastAsia="Times New Roman" w:hAnsi="Univerza Sans" w:cs="Arial"/>
                <w:color w:val="000000"/>
                <w:sz w:val="18"/>
                <w:szCs w:val="18"/>
                <w:lang w:eastAsia="sl-SI"/>
              </w:rPr>
            </w:pPr>
            <w:r w:rsidRPr="00F4441C">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F4441C"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F4441C" w:rsidRDefault="000611ED" w:rsidP="000611ED">
            <w:pPr>
              <w:spacing w:after="0" w:line="240" w:lineRule="auto"/>
              <w:jc w:val="center"/>
              <w:rPr>
                <w:rFonts w:ascii="Univerza Sans" w:eastAsia="Times New Roman" w:hAnsi="Univerza Sans" w:cs="Arial"/>
                <w:color w:val="000000"/>
                <w:sz w:val="18"/>
                <w:szCs w:val="18"/>
                <w:lang w:eastAsia="sl-SI"/>
              </w:rPr>
            </w:pPr>
            <w:r w:rsidRPr="00F4441C">
              <w:rPr>
                <w:rFonts w:ascii="Univerza Sans" w:hAnsi="Univerza Sans" w:cs="Arial"/>
                <w:sz w:val="18"/>
                <w:szCs w:val="18"/>
              </w:rPr>
              <w:t>Žig</w:t>
            </w:r>
          </w:p>
        </w:tc>
        <w:tc>
          <w:tcPr>
            <w:tcW w:w="3536" w:type="dxa"/>
          </w:tcPr>
          <w:p w14:paraId="5F686165" w14:textId="776B66FE" w:rsidR="000611ED" w:rsidRPr="00F4441C" w:rsidRDefault="000611ED" w:rsidP="000611ED">
            <w:pPr>
              <w:spacing w:after="0" w:line="240" w:lineRule="auto"/>
              <w:rPr>
                <w:rFonts w:ascii="Univerza Sans" w:eastAsia="Times New Roman" w:hAnsi="Univerza Sans" w:cs="Arial"/>
                <w:color w:val="000000"/>
                <w:sz w:val="18"/>
                <w:szCs w:val="18"/>
                <w:lang w:eastAsia="sl-SI"/>
              </w:rPr>
            </w:pPr>
            <w:r w:rsidRPr="00F4441C">
              <w:rPr>
                <w:rFonts w:ascii="Univerza Sans" w:hAnsi="Univerza Sans" w:cs="Arial"/>
                <w:sz w:val="18"/>
                <w:szCs w:val="18"/>
              </w:rPr>
              <w:t>Podpis odgovorne osebe:</w:t>
            </w:r>
          </w:p>
        </w:tc>
      </w:tr>
      <w:tr w:rsidR="007F7A53" w:rsidRPr="00F4441C"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2F0610EF" w:rsidR="007F7A53" w:rsidRDefault="007F7A53" w:rsidP="007F7A53">
      <w:pPr>
        <w:ind w:right="6"/>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br w:type="page"/>
      </w:r>
    </w:p>
    <w:p w14:paraId="51650756" w14:textId="402DA909" w:rsidR="00354954" w:rsidRDefault="00354954"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Toc43283860"/>
      <w:bookmarkStart w:id="7" w:name="_Toc77248474"/>
      <w:bookmarkStart w:id="8" w:name="_Hlk193780075"/>
      <w:r w:rsidRPr="00354954">
        <w:rPr>
          <w:rFonts w:ascii="Univerza Sans" w:eastAsia="Calibri" w:hAnsi="Univerza Sans" w:cs="Arial"/>
          <w:b/>
          <w:bCs/>
          <w:color w:val="000000"/>
          <w:sz w:val="18"/>
          <w:szCs w:val="18"/>
          <w:lang w:eastAsia="zh-CN"/>
        </w:rPr>
        <w:lastRenderedPageBreak/>
        <w:t>MENIČNA IZJAVA</w:t>
      </w:r>
      <w:bookmarkEnd w:id="6"/>
      <w:bookmarkEnd w:id="7"/>
    </w:p>
    <w:p w14:paraId="32BA9DF4" w14:textId="3B1D0198" w:rsidR="00F5516C" w:rsidRPr="00354954" w:rsidRDefault="006B1F82"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C659CB">
        <w:rPr>
          <w:rFonts w:ascii="Univerza Sans" w:eastAsia="Calibri" w:hAnsi="Univerza Sans" w:cs="Arial"/>
          <w:bCs/>
          <w:smallCaps/>
          <w:color w:val="000000"/>
          <w:sz w:val="18"/>
          <w:szCs w:val="18"/>
          <w:lang w:eastAsia="zh-CN"/>
        </w:rPr>
        <w:t>z</w:t>
      </w:r>
      <w:r w:rsidR="00F5516C" w:rsidRPr="00C659CB">
        <w:rPr>
          <w:rFonts w:ascii="Univerza Sans" w:eastAsia="Calibri" w:hAnsi="Univerza Sans" w:cs="Arial"/>
          <w:bCs/>
          <w:smallCaps/>
          <w:color w:val="000000"/>
          <w:sz w:val="18"/>
          <w:szCs w:val="18"/>
          <w:lang w:eastAsia="zh-CN"/>
        </w:rPr>
        <w:t>a dobro izvedbo pogodbenih obveznosti</w:t>
      </w:r>
      <w:bookmarkEnd w:id="8"/>
    </w:p>
    <w:p w14:paraId="2BD74B01" w14:textId="77777777" w:rsidR="00354954" w:rsidRPr="00354954" w:rsidRDefault="00354954" w:rsidP="00354954">
      <w:pPr>
        <w:widowControl/>
        <w:spacing w:after="0" w:line="276" w:lineRule="auto"/>
        <w:ind w:right="6"/>
        <w:rPr>
          <w:rFonts w:ascii="Univerza Sans" w:eastAsia="Calibri" w:hAnsi="Univerza Sans" w:cs="Arial"/>
          <w:sz w:val="18"/>
          <w:szCs w:val="18"/>
          <w:lang w:eastAsia="zh-CN"/>
        </w:rPr>
      </w:pPr>
    </w:p>
    <w:p w14:paraId="7D653A41" w14:textId="77777777" w:rsidR="00354954" w:rsidRPr="00354954" w:rsidRDefault="00354954" w:rsidP="00354954">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Times New Roman" w:hAnsi="Univerza Sans" w:cs="Arial"/>
          <w:sz w:val="18"/>
          <w:szCs w:val="18"/>
          <w:lang w:eastAsia="sl-SI"/>
        </w:rPr>
        <w:t>Gospodarski subjekt:</w:t>
      </w:r>
      <w:r w:rsidRPr="00354954">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354954" w:rsidRPr="00354954" w14:paraId="47A143EB" w14:textId="77777777" w:rsidTr="00F81F0A">
        <w:trPr>
          <w:trHeight w:val="391"/>
        </w:trPr>
        <w:tc>
          <w:tcPr>
            <w:tcW w:w="9212" w:type="dxa"/>
            <w:tcBorders>
              <w:top w:val="nil"/>
              <w:left w:val="nil"/>
              <w:bottom w:val="single" w:sz="4" w:space="0" w:color="auto"/>
              <w:right w:val="nil"/>
            </w:tcBorders>
            <w:vAlign w:val="center"/>
          </w:tcPr>
          <w:p w14:paraId="2F78C819" w14:textId="77777777" w:rsidR="00354954" w:rsidRPr="00354954" w:rsidRDefault="00354954" w:rsidP="00354954">
            <w:pPr>
              <w:widowControl/>
              <w:suppressAutoHyphens w:val="0"/>
              <w:autoSpaceDN/>
              <w:spacing w:after="0" w:line="240" w:lineRule="auto"/>
              <w:textAlignment w:val="auto"/>
              <w:rPr>
                <w:rFonts w:ascii="Univerza Sans" w:hAnsi="Univerza Sans"/>
                <w:kern w:val="0"/>
                <w:sz w:val="18"/>
                <w:szCs w:val="18"/>
                <w:lang w:eastAsia="sl-SI"/>
              </w:rPr>
            </w:pPr>
          </w:p>
        </w:tc>
      </w:tr>
    </w:tbl>
    <w:p w14:paraId="10B76A3D" w14:textId="77777777" w:rsidR="00354954" w:rsidRPr="00354954" w:rsidRDefault="00354954" w:rsidP="00354954">
      <w:pPr>
        <w:widowControl/>
        <w:spacing w:after="0" w:line="276" w:lineRule="auto"/>
        <w:ind w:right="6"/>
        <w:jc w:val="both"/>
        <w:rPr>
          <w:rFonts w:ascii="Univerza Sans" w:eastAsia="Times New Roman" w:hAnsi="Univerza Sans" w:cs="Arial"/>
          <w:sz w:val="18"/>
          <w:szCs w:val="18"/>
          <w:lang w:eastAsia="sl-SI"/>
        </w:rPr>
      </w:pPr>
    </w:p>
    <w:p w14:paraId="67734DCC" w14:textId="71FD98EF" w:rsidR="00354954" w:rsidRPr="00354954" w:rsidRDefault="00354954" w:rsidP="00354954">
      <w:pPr>
        <w:widowControl/>
        <w:spacing w:after="120" w:line="276" w:lineRule="auto"/>
        <w:ind w:right="6"/>
        <w:jc w:val="both"/>
        <w:rPr>
          <w:rFonts w:ascii="Univerza Sans" w:eastAsia="Calibri" w:hAnsi="Univerza Sans" w:cs="Arial"/>
          <w:sz w:val="18"/>
          <w:szCs w:val="18"/>
          <w:lang w:eastAsia="zh-CN"/>
        </w:rPr>
      </w:pPr>
      <w:bookmarkStart w:id="9" w:name="_Hlk188621277"/>
      <w:r w:rsidRPr="00354954">
        <w:rPr>
          <w:rFonts w:ascii="Univerza Sans" w:eastAsia="Times New Roman" w:hAnsi="Univerza Sans" w:cs="Arial"/>
          <w:sz w:val="18"/>
          <w:szCs w:val="18"/>
          <w:lang w:eastAsia="sl-SI"/>
        </w:rPr>
        <w:t xml:space="preserve">V postopku oddaje javnega naročila </w:t>
      </w:r>
      <w:r w:rsidRPr="00354954">
        <w:rPr>
          <w:rFonts w:ascii="Univerza Sans" w:eastAsia="Calibri" w:hAnsi="Univerza Sans" w:cs="Arial"/>
          <w:b/>
          <w:bCs/>
          <w:sz w:val="18"/>
          <w:szCs w:val="18"/>
          <w:lang w:eastAsia="zh-CN"/>
        </w:rPr>
        <w:t>»</w:t>
      </w:r>
      <w:r w:rsidR="00635374" w:rsidRPr="00635374">
        <w:rPr>
          <w:rFonts w:ascii="Univerza Sans" w:eastAsia="Calibri" w:hAnsi="Univerza Sans" w:cs="Arial"/>
          <w:b/>
          <w:bCs/>
          <w:color w:val="000000"/>
          <w:sz w:val="18"/>
          <w:szCs w:val="18"/>
          <w:lang w:eastAsia="zh-CN"/>
        </w:rPr>
        <w:t xml:space="preserve">Nakup, dostava in montaža visokozmogljivega refraktometra za analizo </w:t>
      </w:r>
      <w:proofErr w:type="spellStart"/>
      <w:r w:rsidR="00635374" w:rsidRPr="00635374">
        <w:rPr>
          <w:rFonts w:ascii="Univerza Sans" w:eastAsia="Calibri" w:hAnsi="Univerza Sans" w:cs="Arial"/>
          <w:b/>
          <w:bCs/>
          <w:color w:val="000000"/>
          <w:sz w:val="18"/>
          <w:szCs w:val="18"/>
          <w:lang w:eastAsia="zh-CN"/>
        </w:rPr>
        <w:t>biomolekulskih</w:t>
      </w:r>
      <w:proofErr w:type="spellEnd"/>
      <w:r w:rsidR="00635374" w:rsidRPr="00635374">
        <w:rPr>
          <w:rFonts w:ascii="Univerza Sans" w:eastAsia="Calibri" w:hAnsi="Univerza Sans" w:cs="Arial"/>
          <w:b/>
          <w:bCs/>
          <w:color w:val="000000"/>
          <w:sz w:val="18"/>
          <w:szCs w:val="18"/>
          <w:lang w:eastAsia="zh-CN"/>
        </w:rPr>
        <w:t xml:space="preserve"> interakcij</w:t>
      </w:r>
      <w:r w:rsidRPr="00354954">
        <w:rPr>
          <w:rFonts w:ascii="Univerza Sans" w:eastAsia="Calibri" w:hAnsi="Univerza Sans" w:cs="Arial"/>
          <w:b/>
          <w:bCs/>
          <w:sz w:val="18"/>
          <w:szCs w:val="18"/>
          <w:lang w:eastAsia="zh-CN"/>
        </w:rPr>
        <w:t>«,</w:t>
      </w:r>
      <w:r w:rsidRPr="00354954">
        <w:rPr>
          <w:rFonts w:ascii="Univerza Sans" w:eastAsia="Calibri" w:hAnsi="Univerza Sans" w:cs="Arial"/>
          <w:sz w:val="18"/>
          <w:szCs w:val="18"/>
          <w:lang w:eastAsia="zh-CN"/>
        </w:rPr>
        <w:t xml:space="preserve"> </w:t>
      </w:r>
      <w:r w:rsidRPr="00354954">
        <w:rPr>
          <w:rFonts w:ascii="Univerza Sans" w:eastAsia="Calibri" w:hAnsi="Univerza Sans" w:cs="Arial"/>
          <w:color w:val="000000"/>
          <w:kern w:val="0"/>
          <w:sz w:val="18"/>
          <w:szCs w:val="18"/>
        </w:rPr>
        <w:t>Univerzo v Ljubljani, Biotehniško fakulteto (v nadaljevanju: naročnik)</w:t>
      </w:r>
      <w:r w:rsidRPr="00354954">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dobro izvedbo pogodbenih obveznosti, ki jih bomo predložili naročniku ob sklenitvi </w:t>
      </w:r>
      <w:r w:rsidR="006A3160">
        <w:rPr>
          <w:rFonts w:ascii="Univerza Sans" w:eastAsia="Calibri" w:hAnsi="Univerza Sans" w:cs="Arial"/>
          <w:sz w:val="18"/>
          <w:szCs w:val="18"/>
          <w:lang w:eastAsia="zh-CN"/>
        </w:rPr>
        <w:t xml:space="preserve">Pogodbe za </w:t>
      </w:r>
      <w:r w:rsidR="00FC37FB">
        <w:rPr>
          <w:rFonts w:ascii="Univerza Sans" w:eastAsia="Calibri" w:hAnsi="Univerza Sans" w:cs="Arial"/>
          <w:kern w:val="0"/>
          <w:sz w:val="18"/>
          <w:szCs w:val="18"/>
        </w:rPr>
        <w:fldChar w:fldCharType="begin">
          <w:ffData>
            <w:name w:val=""/>
            <w:enabled/>
            <w:calcOnExit w:val="0"/>
            <w:textInput>
              <w:default w:val="nakup, dostavo in montažo visokozmogljivega refraktometra za analizo biomolekulskih interakcij"/>
            </w:textInput>
          </w:ffData>
        </w:fldChar>
      </w:r>
      <w:r w:rsidR="00FC37FB">
        <w:rPr>
          <w:rFonts w:ascii="Univerza Sans" w:eastAsia="Calibri" w:hAnsi="Univerza Sans" w:cs="Arial"/>
          <w:kern w:val="0"/>
          <w:sz w:val="18"/>
          <w:szCs w:val="18"/>
        </w:rPr>
        <w:instrText xml:space="preserve"> FORMTEXT </w:instrText>
      </w:r>
      <w:r w:rsidR="00FC37FB">
        <w:rPr>
          <w:rFonts w:ascii="Univerza Sans" w:eastAsia="Calibri" w:hAnsi="Univerza Sans" w:cs="Arial"/>
          <w:kern w:val="0"/>
          <w:sz w:val="18"/>
          <w:szCs w:val="18"/>
        </w:rPr>
      </w:r>
      <w:r w:rsidR="00FC37FB">
        <w:rPr>
          <w:rFonts w:ascii="Univerza Sans" w:eastAsia="Calibri" w:hAnsi="Univerza Sans" w:cs="Arial"/>
          <w:kern w:val="0"/>
          <w:sz w:val="18"/>
          <w:szCs w:val="18"/>
        </w:rPr>
        <w:fldChar w:fldCharType="separate"/>
      </w:r>
      <w:r w:rsidR="00FC37FB">
        <w:rPr>
          <w:rFonts w:ascii="Univerza Sans" w:eastAsia="Calibri" w:hAnsi="Univerza Sans" w:cs="Arial"/>
          <w:noProof/>
          <w:kern w:val="0"/>
          <w:sz w:val="18"/>
          <w:szCs w:val="18"/>
        </w:rPr>
        <w:t>nakup, dostavo in montažo visokozmogljivega refraktometra za analizo biomolekulskih interakcij</w:t>
      </w:r>
      <w:r w:rsidR="00FC37FB">
        <w:rPr>
          <w:rFonts w:ascii="Univerza Sans" w:eastAsia="Calibri" w:hAnsi="Univerza Sans" w:cs="Arial"/>
          <w:kern w:val="0"/>
          <w:sz w:val="18"/>
          <w:szCs w:val="18"/>
        </w:rPr>
        <w:fldChar w:fldCharType="end"/>
      </w:r>
      <w:r w:rsidR="00805800" w:rsidRPr="00805800">
        <w:rPr>
          <w:rFonts w:ascii="Univerza Sans" w:eastAsia="Calibri" w:hAnsi="Univerza Sans" w:cs="Arial"/>
          <w:kern w:val="0"/>
          <w:sz w:val="18"/>
          <w:szCs w:val="18"/>
        </w:rPr>
        <w:t xml:space="preserve"> </w:t>
      </w:r>
      <w:r w:rsidR="00805800" w:rsidRPr="00354954">
        <w:rPr>
          <w:rFonts w:ascii="Univerza Sans" w:eastAsia="Calibri" w:hAnsi="Univerza Sans" w:cs="Arial"/>
          <w:sz w:val="18"/>
          <w:szCs w:val="18"/>
          <w:lang w:eastAsia="zh-CN"/>
        </w:rPr>
        <w:t xml:space="preserve">št. </w:t>
      </w:r>
      <w:r w:rsidR="00805800" w:rsidRPr="00805800">
        <w:rPr>
          <w:rFonts w:ascii="Univerza Sans" w:eastAsia="Calibri" w:hAnsi="Univerza Sans" w:cs="Arial"/>
          <w:kern w:val="0"/>
          <w:sz w:val="18"/>
          <w:szCs w:val="18"/>
        </w:rPr>
        <w:fldChar w:fldCharType="begin">
          <w:ffData>
            <w:name w:val=""/>
            <w:enabled/>
            <w:calcOnExit w:val="0"/>
            <w:textInput/>
          </w:ffData>
        </w:fldChar>
      </w:r>
      <w:r w:rsidR="00805800" w:rsidRPr="00805800">
        <w:rPr>
          <w:rFonts w:ascii="Univerza Sans" w:eastAsia="Calibri" w:hAnsi="Univerza Sans" w:cs="Arial"/>
          <w:kern w:val="0"/>
          <w:sz w:val="18"/>
          <w:szCs w:val="18"/>
        </w:rPr>
        <w:instrText xml:space="preserve"> FORMTEXT </w:instrText>
      </w:r>
      <w:r w:rsidR="00805800" w:rsidRPr="00805800">
        <w:rPr>
          <w:rFonts w:ascii="Univerza Sans" w:eastAsia="Calibri" w:hAnsi="Univerza Sans" w:cs="Arial"/>
          <w:kern w:val="0"/>
          <w:sz w:val="18"/>
          <w:szCs w:val="18"/>
        </w:rPr>
      </w:r>
      <w:r w:rsidR="00805800" w:rsidRPr="00805800">
        <w:rPr>
          <w:rFonts w:ascii="Univerza Sans" w:eastAsia="Calibri" w:hAnsi="Univerza Sans" w:cs="Arial"/>
          <w:kern w:val="0"/>
          <w:sz w:val="18"/>
          <w:szCs w:val="18"/>
        </w:rPr>
        <w:fldChar w:fldCharType="separate"/>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kern w:val="0"/>
          <w:sz w:val="18"/>
          <w:szCs w:val="18"/>
        </w:rPr>
        <w:fldChar w:fldCharType="end"/>
      </w:r>
      <w:r w:rsidR="00805800">
        <w:rPr>
          <w:rFonts w:ascii="Univerza Sans" w:eastAsia="Calibri" w:hAnsi="Univerza Sans" w:cs="Arial"/>
          <w:kern w:val="0"/>
          <w:sz w:val="18"/>
          <w:szCs w:val="18"/>
        </w:rPr>
        <w:t>.</w:t>
      </w:r>
    </w:p>
    <w:p w14:paraId="4D7C6852" w14:textId="595E4D6E" w:rsidR="00354954" w:rsidRPr="00354954" w:rsidRDefault="00354954" w:rsidP="00354954">
      <w:pPr>
        <w:widowControl/>
        <w:spacing w:after="12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Ta menična izjava je veljavna od vključno dneva sklenitve </w:t>
      </w:r>
      <w:r w:rsidR="00C659CB">
        <w:rPr>
          <w:rFonts w:ascii="Univerza Sans" w:eastAsia="Calibri" w:hAnsi="Univerza Sans" w:cs="Arial"/>
          <w:sz w:val="18"/>
          <w:szCs w:val="18"/>
          <w:lang w:eastAsia="zh-CN"/>
        </w:rPr>
        <w:t>p</w:t>
      </w:r>
      <w:r w:rsidRPr="00354954">
        <w:rPr>
          <w:rFonts w:ascii="Univerza Sans" w:eastAsia="Calibri" w:hAnsi="Univerza Sans" w:cs="Arial"/>
          <w:sz w:val="18"/>
          <w:szCs w:val="18"/>
          <w:lang w:eastAsia="zh-CN"/>
        </w:rPr>
        <w:t>ogodbe do izpolnitve vseh pogodbenih obveznosti in nadaljnjih 30 dni.</w:t>
      </w:r>
    </w:p>
    <w:p w14:paraId="38BAEA21" w14:textId="7A955475" w:rsidR="00354954" w:rsidRPr="00354954" w:rsidRDefault="00354954" w:rsidP="00354954">
      <w:pPr>
        <w:widowControl/>
        <w:spacing w:after="120" w:line="276" w:lineRule="auto"/>
        <w:ind w:right="6"/>
        <w:jc w:val="both"/>
        <w:rPr>
          <w:rFonts w:ascii="Univerza Sans" w:hAnsi="Univerza Sans" w:cs="Arial"/>
          <w:sz w:val="18"/>
          <w:szCs w:val="18"/>
        </w:rPr>
      </w:pPr>
      <w:r w:rsidRPr="00354954">
        <w:rPr>
          <w:rFonts w:ascii="Univerza Sans" w:eastAsia="Calibri" w:hAnsi="Univerza Sans" w:cs="Arial"/>
          <w:sz w:val="18"/>
          <w:szCs w:val="18"/>
          <w:lang w:eastAsia="zh-CN"/>
        </w:rPr>
        <w:t xml:space="preserve">Naročnik lahko bianko menico izpolni in unovči do zneska </w:t>
      </w:r>
      <w:r w:rsidR="006A3160" w:rsidRPr="006A3160">
        <w:rPr>
          <w:rFonts w:ascii="Univerza Sans" w:eastAsia="Calibri" w:hAnsi="Univerza Sans" w:cs="Arial"/>
          <w:b/>
          <w:kern w:val="0"/>
          <w:sz w:val="18"/>
          <w:szCs w:val="18"/>
          <w:u w:val="single"/>
        </w:rPr>
        <w:fldChar w:fldCharType="begin">
          <w:ffData>
            <w:name w:val=""/>
            <w:enabled/>
            <w:calcOnExit w:val="0"/>
            <w:textInput/>
          </w:ffData>
        </w:fldChar>
      </w:r>
      <w:r w:rsidR="006A3160" w:rsidRPr="006A3160">
        <w:rPr>
          <w:rFonts w:ascii="Univerza Sans" w:eastAsia="Calibri" w:hAnsi="Univerza Sans" w:cs="Arial"/>
          <w:b/>
          <w:kern w:val="0"/>
          <w:sz w:val="18"/>
          <w:szCs w:val="18"/>
          <w:u w:val="single"/>
        </w:rPr>
        <w:instrText xml:space="preserve"> FORMTEXT </w:instrText>
      </w:r>
      <w:r w:rsidR="006A3160" w:rsidRPr="006A3160">
        <w:rPr>
          <w:rFonts w:ascii="Univerza Sans" w:eastAsia="Calibri" w:hAnsi="Univerza Sans" w:cs="Arial"/>
          <w:b/>
          <w:kern w:val="0"/>
          <w:sz w:val="18"/>
          <w:szCs w:val="18"/>
          <w:u w:val="single"/>
        </w:rPr>
      </w:r>
      <w:r w:rsidR="006A3160" w:rsidRPr="006A3160">
        <w:rPr>
          <w:rFonts w:ascii="Univerza Sans" w:eastAsia="Calibri" w:hAnsi="Univerza Sans" w:cs="Arial"/>
          <w:b/>
          <w:kern w:val="0"/>
          <w:sz w:val="18"/>
          <w:szCs w:val="18"/>
          <w:u w:val="single"/>
        </w:rPr>
        <w:fldChar w:fldCharType="separate"/>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kern w:val="0"/>
          <w:sz w:val="18"/>
          <w:szCs w:val="18"/>
          <w:u w:val="single"/>
        </w:rPr>
        <w:fldChar w:fldCharType="end"/>
      </w:r>
      <w:r w:rsidRPr="00354954">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354954">
        <w:rPr>
          <w:rFonts w:ascii="Univerza Sans" w:hAnsi="Univerza Sans" w:cs="Arial"/>
          <w:sz w:val="18"/>
          <w:szCs w:val="18"/>
        </w:rPr>
        <w:t>:</w:t>
      </w:r>
    </w:p>
    <w:p w14:paraId="75B4D3BE"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0" w:name="_Hlk193975019"/>
      <w:r w:rsidRPr="00354954">
        <w:rPr>
          <w:rFonts w:ascii="Univerza Sans" w:eastAsia="Calibri" w:hAnsi="Univerza Sans" w:cs="Arial"/>
          <w:sz w:val="18"/>
          <w:szCs w:val="18"/>
          <w:lang w:eastAsia="zh-CN"/>
        </w:rPr>
        <w:t>dobavitelj ne prične izpolnjevati svojih pogodbenih obveznosti v roku in v skladu z določili pogodbe; ali</w:t>
      </w:r>
    </w:p>
    <w:p w14:paraId="352C2579"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preneha izpolnjevati svoje pogodbene obveznosti v skladu z določili pogodbe; ali</w:t>
      </w:r>
    </w:p>
    <w:p w14:paraId="79A659C3"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DCE80A0"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odstopi od pogodbe brez utemeljenega razloga, ki bi izviral iz sfere naročnika; ali</w:t>
      </w:r>
    </w:p>
    <w:p w14:paraId="762984D0"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naročnik odstopi od pogodbe iz utemeljenega razloga, ki izvira iz sfere dobavitelja; ali</w:t>
      </w:r>
    </w:p>
    <w:p w14:paraId="31D92828"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72E66576"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naročniku poda zavajajoče ali lažne izjave, podatke oziroma dokumente, ali</w:t>
      </w:r>
    </w:p>
    <w:p w14:paraId="0BCF6565"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bookmarkEnd w:id="10"/>
      <w:r w:rsidRPr="00354954">
        <w:rPr>
          <w:rFonts w:ascii="Univerza Sans" w:eastAsia="Calibri" w:hAnsi="Univerza Sans" w:cs="Arial"/>
          <w:sz w:val="18"/>
          <w:szCs w:val="18"/>
          <w:lang w:eastAsia="zh-CN"/>
        </w:rPr>
        <w:t>.</w:t>
      </w:r>
    </w:p>
    <w:p w14:paraId="2E717B2E" w14:textId="77777777" w:rsidR="00354954" w:rsidRPr="00354954" w:rsidRDefault="00354954" w:rsidP="00354954">
      <w:pPr>
        <w:widowControl/>
        <w:spacing w:after="0" w:line="276" w:lineRule="auto"/>
        <w:ind w:right="6"/>
        <w:jc w:val="both"/>
        <w:rPr>
          <w:rFonts w:ascii="Univerza Sans" w:eastAsia="Calibri" w:hAnsi="Univerza Sans" w:cs="Arial"/>
          <w:sz w:val="18"/>
          <w:szCs w:val="18"/>
          <w:lang w:eastAsia="zh-CN"/>
        </w:rPr>
      </w:pPr>
    </w:p>
    <w:bookmarkEnd w:id="9"/>
    <w:p w14:paraId="4609DAC8" w14:textId="77777777" w:rsidR="00354954" w:rsidRPr="00354954" w:rsidRDefault="00354954" w:rsidP="00354954">
      <w:pPr>
        <w:widowControl/>
        <w:spacing w:after="0" w:line="276" w:lineRule="auto"/>
        <w:ind w:right="6"/>
        <w:jc w:val="both"/>
        <w:rPr>
          <w:rFonts w:ascii="Univerza Sans" w:eastAsia="Calibri" w:hAnsi="Univerza Sans" w:cs="Arial"/>
          <w:sz w:val="18"/>
          <w:szCs w:val="18"/>
          <w:lang w:eastAsia="zh-CN"/>
        </w:rPr>
      </w:pPr>
    </w:p>
    <w:p w14:paraId="031B12BC" w14:textId="77777777" w:rsidR="00354954" w:rsidRPr="00354954" w:rsidRDefault="00354954" w:rsidP="00354954">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354954">
        <w:rPr>
          <w:rFonts w:ascii="Univerza Sans" w:eastAsia="Calibri" w:hAnsi="Univerza Sans" w:cs="Arial"/>
          <w:color w:val="000000"/>
          <w:sz w:val="18"/>
          <w:szCs w:val="18"/>
          <w:shd w:val="clear" w:color="auto" w:fill="FFFFFF"/>
          <w:lang w:eastAsia="zh-CN"/>
        </w:rPr>
        <w:t>SI56 0110 0603 0707 410</w:t>
      </w:r>
      <w:r w:rsidRPr="00354954">
        <w:rPr>
          <w:rFonts w:ascii="Univerza Sans" w:eastAsia="Calibri" w:hAnsi="Univerza Sans" w:cs="Arial"/>
          <w:color w:val="000000"/>
          <w:sz w:val="18"/>
          <w:szCs w:val="18"/>
          <w:lang w:eastAsia="zh-CN"/>
        </w:rPr>
        <w:t xml:space="preserve">, </w:t>
      </w:r>
      <w:r w:rsidRPr="00354954">
        <w:rPr>
          <w:rFonts w:ascii="Univerza Sans" w:eastAsia="Calibri" w:hAnsi="Univerza Sans" w:cs="Arial"/>
          <w:sz w:val="18"/>
          <w:szCs w:val="18"/>
          <w:lang w:eastAsia="zh-CN"/>
        </w:rPr>
        <w:t>odprt pri Banki Slovenije Ljubljana.</w:t>
      </w:r>
    </w:p>
    <w:p w14:paraId="40AA753D" w14:textId="77777777" w:rsidR="00354954" w:rsidRPr="00354954" w:rsidRDefault="00354954" w:rsidP="00354954">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54954" w:rsidRPr="00354954" w14:paraId="4503743E" w14:textId="77777777" w:rsidTr="00F81F0A">
        <w:trPr>
          <w:trHeight w:val="340"/>
        </w:trPr>
        <w:tc>
          <w:tcPr>
            <w:tcW w:w="928" w:type="dxa"/>
            <w:vAlign w:val="center"/>
          </w:tcPr>
          <w:p w14:paraId="66606ED1" w14:textId="77777777" w:rsidR="00354954" w:rsidRPr="00354954" w:rsidRDefault="00354954" w:rsidP="00354954">
            <w:pPr>
              <w:spacing w:after="0" w:line="240" w:lineRule="auto"/>
              <w:rPr>
                <w:rFonts w:ascii="Univerza Sans" w:eastAsia="Times New Roman" w:hAnsi="Univerza Sans"/>
                <w:sz w:val="18"/>
                <w:szCs w:val="18"/>
                <w:lang w:eastAsia="sl-SI"/>
              </w:rPr>
            </w:pPr>
            <w:r w:rsidRPr="00354954">
              <w:rPr>
                <w:rFonts w:ascii="Univerza Sans" w:eastAsia="Times New Roman" w:hAnsi="Univerza Sans"/>
                <w:sz w:val="18"/>
                <w:szCs w:val="18"/>
                <w:lang w:eastAsia="sl-SI"/>
              </w:rPr>
              <w:t>Datum:</w:t>
            </w:r>
          </w:p>
        </w:tc>
        <w:tc>
          <w:tcPr>
            <w:tcW w:w="1619" w:type="dxa"/>
            <w:vAlign w:val="center"/>
          </w:tcPr>
          <w:p w14:paraId="1C88279D" w14:textId="77777777" w:rsidR="00354954" w:rsidRPr="00354954" w:rsidRDefault="00354954" w:rsidP="00354954">
            <w:pPr>
              <w:spacing w:after="0" w:line="240" w:lineRule="auto"/>
              <w:rPr>
                <w:rFonts w:ascii="Univerza Sans" w:eastAsia="Times New Roman" w:hAnsi="Univerza Sans"/>
                <w:sz w:val="18"/>
                <w:szCs w:val="18"/>
                <w:lang w:eastAsia="sl-SI"/>
              </w:rPr>
            </w:pPr>
          </w:p>
        </w:tc>
        <w:tc>
          <w:tcPr>
            <w:tcW w:w="2977" w:type="dxa"/>
          </w:tcPr>
          <w:p w14:paraId="2E6463CA" w14:textId="77777777" w:rsidR="00354954" w:rsidRPr="00354954" w:rsidRDefault="00354954" w:rsidP="00354954">
            <w:pPr>
              <w:spacing w:after="0" w:line="240" w:lineRule="auto"/>
              <w:rPr>
                <w:rFonts w:ascii="Univerza Sans" w:eastAsia="Times New Roman" w:hAnsi="Univerza Sans"/>
                <w:sz w:val="18"/>
                <w:szCs w:val="18"/>
                <w:lang w:eastAsia="sl-SI"/>
              </w:rPr>
            </w:pPr>
          </w:p>
        </w:tc>
        <w:tc>
          <w:tcPr>
            <w:tcW w:w="3536" w:type="dxa"/>
            <w:vAlign w:val="center"/>
          </w:tcPr>
          <w:p w14:paraId="5C55073C" w14:textId="77777777" w:rsidR="00354954" w:rsidRPr="00354954" w:rsidRDefault="00354954" w:rsidP="00354954">
            <w:pPr>
              <w:spacing w:after="0" w:line="240" w:lineRule="auto"/>
              <w:rPr>
                <w:rFonts w:ascii="Univerza Sans" w:eastAsia="Times New Roman" w:hAnsi="Univerza Sans"/>
                <w:sz w:val="18"/>
                <w:szCs w:val="18"/>
                <w:lang w:eastAsia="sl-SI"/>
              </w:rPr>
            </w:pPr>
            <w:r w:rsidRPr="00354954">
              <w:rPr>
                <w:rFonts w:ascii="Univerza Sans" w:eastAsia="Times New Roman" w:hAnsi="Univerza Sans"/>
                <w:sz w:val="18"/>
                <w:szCs w:val="18"/>
                <w:lang w:eastAsia="sl-SI"/>
              </w:rPr>
              <w:t>Žig in podpis odgovorne osebe:</w:t>
            </w:r>
          </w:p>
        </w:tc>
      </w:tr>
      <w:tr w:rsidR="00354954" w:rsidRPr="00354954" w14:paraId="584D1E7C" w14:textId="77777777" w:rsidTr="00F81F0A">
        <w:trPr>
          <w:trHeight w:val="454"/>
        </w:trPr>
        <w:tc>
          <w:tcPr>
            <w:tcW w:w="2547" w:type="dxa"/>
            <w:gridSpan w:val="2"/>
            <w:tcBorders>
              <w:bottom w:val="single" w:sz="4" w:space="0" w:color="auto"/>
            </w:tcBorders>
            <w:vAlign w:val="center"/>
          </w:tcPr>
          <w:p w14:paraId="308F5A7F" w14:textId="77777777" w:rsidR="00354954" w:rsidRPr="00354954" w:rsidRDefault="00354954" w:rsidP="00354954">
            <w:pPr>
              <w:spacing w:after="0" w:line="240" w:lineRule="auto"/>
              <w:rPr>
                <w:rFonts w:ascii="Univerza Sans" w:eastAsia="Times New Roman" w:hAnsi="Univerza Sans"/>
                <w:sz w:val="18"/>
                <w:szCs w:val="18"/>
                <w:lang w:eastAsia="sl-SI"/>
              </w:rPr>
            </w:pPr>
          </w:p>
        </w:tc>
        <w:tc>
          <w:tcPr>
            <w:tcW w:w="2977" w:type="dxa"/>
          </w:tcPr>
          <w:p w14:paraId="068F8A2A" w14:textId="77777777" w:rsidR="00354954" w:rsidRPr="00354954" w:rsidRDefault="00354954" w:rsidP="00354954">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4BB4206F" w14:textId="77777777" w:rsidR="00354954" w:rsidRPr="00354954" w:rsidRDefault="00354954" w:rsidP="00354954">
            <w:pPr>
              <w:spacing w:after="0" w:line="240" w:lineRule="auto"/>
              <w:rPr>
                <w:rFonts w:ascii="Univerza Sans" w:eastAsia="Times New Roman" w:hAnsi="Univerza Sans"/>
                <w:sz w:val="18"/>
                <w:szCs w:val="18"/>
                <w:lang w:eastAsia="sl-SI"/>
              </w:rPr>
            </w:pPr>
          </w:p>
        </w:tc>
      </w:tr>
    </w:tbl>
    <w:p w14:paraId="437A2A45" w14:textId="77777777" w:rsidR="00692EE3" w:rsidRDefault="00692EE3">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Pr>
          <w:rFonts w:ascii="Univerza Sans" w:eastAsia="Times New Roman" w:hAnsi="Univerza Sans" w:cs="Arial"/>
          <w:color w:val="000000"/>
          <w:sz w:val="18"/>
          <w:szCs w:val="18"/>
          <w:lang w:eastAsia="sl-SI"/>
        </w:rPr>
        <w:br w:type="page"/>
      </w:r>
    </w:p>
    <w:p w14:paraId="6519B5BF" w14:textId="3BEB0CAF" w:rsidR="00F5516C" w:rsidRDefault="00F5516C" w:rsidP="00F5516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354954">
        <w:rPr>
          <w:rFonts w:ascii="Univerza Sans" w:eastAsia="Calibri" w:hAnsi="Univerza Sans" w:cs="Arial"/>
          <w:b/>
          <w:bCs/>
          <w:color w:val="000000"/>
          <w:sz w:val="18"/>
          <w:szCs w:val="18"/>
          <w:lang w:eastAsia="zh-CN"/>
        </w:rPr>
        <w:lastRenderedPageBreak/>
        <w:t>MENIČNA IZJAVA</w:t>
      </w:r>
    </w:p>
    <w:p w14:paraId="43525CAE" w14:textId="6BCD38B7" w:rsidR="00F5516C" w:rsidRPr="00354954" w:rsidRDefault="006B1F82" w:rsidP="00F5516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C659CB">
        <w:rPr>
          <w:rFonts w:ascii="Univerza Sans" w:eastAsia="Calibri" w:hAnsi="Univerza Sans" w:cs="Arial"/>
          <w:bCs/>
          <w:smallCaps/>
          <w:color w:val="000000"/>
          <w:sz w:val="18"/>
          <w:szCs w:val="18"/>
          <w:lang w:eastAsia="zh-CN"/>
        </w:rPr>
        <w:t>za odpravo napak v garancijskem obdobju</w:t>
      </w:r>
    </w:p>
    <w:p w14:paraId="265E441E" w14:textId="77777777" w:rsidR="00F5516C" w:rsidRPr="00354954" w:rsidRDefault="00F5516C" w:rsidP="00F5516C">
      <w:pPr>
        <w:widowControl/>
        <w:spacing w:after="0" w:line="276" w:lineRule="auto"/>
        <w:ind w:right="6"/>
        <w:rPr>
          <w:rFonts w:ascii="Univerza Sans" w:eastAsia="Calibri" w:hAnsi="Univerza Sans" w:cs="Arial"/>
          <w:sz w:val="18"/>
          <w:szCs w:val="18"/>
          <w:lang w:eastAsia="zh-CN"/>
        </w:rPr>
      </w:pPr>
    </w:p>
    <w:p w14:paraId="096803AD" w14:textId="77777777" w:rsidR="00F5516C" w:rsidRPr="00354954" w:rsidRDefault="00F5516C" w:rsidP="00F5516C">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Times New Roman" w:hAnsi="Univerza Sans" w:cs="Arial"/>
          <w:sz w:val="18"/>
          <w:szCs w:val="18"/>
          <w:lang w:eastAsia="sl-SI"/>
        </w:rPr>
        <w:t>Gospodarski subjekt:</w:t>
      </w:r>
      <w:r w:rsidRPr="00354954">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5516C" w:rsidRPr="00354954" w14:paraId="1CA90980" w14:textId="77777777" w:rsidTr="00F81F0A">
        <w:trPr>
          <w:trHeight w:val="391"/>
        </w:trPr>
        <w:tc>
          <w:tcPr>
            <w:tcW w:w="9212" w:type="dxa"/>
            <w:tcBorders>
              <w:top w:val="nil"/>
              <w:left w:val="nil"/>
              <w:bottom w:val="single" w:sz="4" w:space="0" w:color="auto"/>
              <w:right w:val="nil"/>
            </w:tcBorders>
            <w:vAlign w:val="center"/>
          </w:tcPr>
          <w:p w14:paraId="7661AFFA" w14:textId="77777777" w:rsidR="00F5516C" w:rsidRPr="00354954" w:rsidRDefault="00F5516C" w:rsidP="00F81F0A">
            <w:pPr>
              <w:widowControl/>
              <w:suppressAutoHyphens w:val="0"/>
              <w:autoSpaceDN/>
              <w:spacing w:after="0" w:line="240" w:lineRule="auto"/>
              <w:textAlignment w:val="auto"/>
              <w:rPr>
                <w:rFonts w:ascii="Univerza Sans" w:hAnsi="Univerza Sans"/>
                <w:kern w:val="0"/>
                <w:sz w:val="18"/>
                <w:szCs w:val="18"/>
                <w:lang w:eastAsia="sl-SI"/>
              </w:rPr>
            </w:pPr>
          </w:p>
        </w:tc>
      </w:tr>
    </w:tbl>
    <w:p w14:paraId="1BDE3AC2" w14:textId="77777777" w:rsidR="00F5516C" w:rsidRPr="00354954" w:rsidRDefault="00F5516C" w:rsidP="00F5516C">
      <w:pPr>
        <w:widowControl/>
        <w:spacing w:after="0" w:line="276" w:lineRule="auto"/>
        <w:ind w:right="6"/>
        <w:jc w:val="both"/>
        <w:rPr>
          <w:rFonts w:ascii="Univerza Sans" w:eastAsia="Times New Roman" w:hAnsi="Univerza Sans" w:cs="Arial"/>
          <w:sz w:val="18"/>
          <w:szCs w:val="18"/>
          <w:lang w:eastAsia="sl-SI"/>
        </w:rPr>
      </w:pPr>
    </w:p>
    <w:p w14:paraId="3780F45A" w14:textId="7B1C7DFA" w:rsidR="00F5516C" w:rsidRPr="00354954" w:rsidRDefault="00F5516C" w:rsidP="00F5516C">
      <w:pPr>
        <w:widowControl/>
        <w:spacing w:after="120" w:line="276" w:lineRule="auto"/>
        <w:ind w:right="6"/>
        <w:jc w:val="both"/>
        <w:rPr>
          <w:rFonts w:ascii="Univerza Sans" w:eastAsia="Calibri" w:hAnsi="Univerza Sans" w:cs="Arial"/>
          <w:sz w:val="18"/>
          <w:szCs w:val="18"/>
          <w:lang w:eastAsia="zh-CN"/>
        </w:rPr>
      </w:pPr>
      <w:r w:rsidRPr="00354954">
        <w:rPr>
          <w:rFonts w:ascii="Univerza Sans" w:eastAsia="Times New Roman" w:hAnsi="Univerza Sans" w:cs="Arial"/>
          <w:sz w:val="18"/>
          <w:szCs w:val="18"/>
          <w:lang w:eastAsia="sl-SI"/>
        </w:rPr>
        <w:t xml:space="preserve">V postopku oddaje javnega naročila </w:t>
      </w:r>
      <w:r w:rsidRPr="00354954">
        <w:rPr>
          <w:rFonts w:ascii="Univerza Sans" w:eastAsia="Calibri" w:hAnsi="Univerza Sans" w:cs="Arial"/>
          <w:b/>
          <w:bCs/>
          <w:sz w:val="18"/>
          <w:szCs w:val="18"/>
          <w:lang w:eastAsia="zh-CN"/>
        </w:rPr>
        <w:t>»</w:t>
      </w:r>
      <w:r w:rsidR="00FC37FB" w:rsidRPr="00FC37FB">
        <w:rPr>
          <w:rFonts w:ascii="Univerza Sans" w:eastAsia="Calibri" w:hAnsi="Univerza Sans" w:cs="Arial"/>
          <w:b/>
          <w:bCs/>
          <w:color w:val="000000"/>
          <w:sz w:val="18"/>
          <w:szCs w:val="18"/>
          <w:lang w:eastAsia="zh-CN"/>
        </w:rPr>
        <w:t xml:space="preserve">Nakup, dostava in montaža visokozmogljivega refraktometra za analizo </w:t>
      </w:r>
      <w:proofErr w:type="spellStart"/>
      <w:r w:rsidR="00FC37FB" w:rsidRPr="00FC37FB">
        <w:rPr>
          <w:rFonts w:ascii="Univerza Sans" w:eastAsia="Calibri" w:hAnsi="Univerza Sans" w:cs="Arial"/>
          <w:b/>
          <w:bCs/>
          <w:color w:val="000000"/>
          <w:sz w:val="18"/>
          <w:szCs w:val="18"/>
          <w:lang w:eastAsia="zh-CN"/>
        </w:rPr>
        <w:t>biomolekulskih</w:t>
      </w:r>
      <w:proofErr w:type="spellEnd"/>
      <w:r w:rsidR="00FC37FB" w:rsidRPr="00FC37FB">
        <w:rPr>
          <w:rFonts w:ascii="Univerza Sans" w:eastAsia="Calibri" w:hAnsi="Univerza Sans" w:cs="Arial"/>
          <w:b/>
          <w:bCs/>
          <w:color w:val="000000"/>
          <w:sz w:val="18"/>
          <w:szCs w:val="18"/>
          <w:lang w:eastAsia="zh-CN"/>
        </w:rPr>
        <w:t xml:space="preserve"> interakcij</w:t>
      </w:r>
      <w:r w:rsidRPr="00354954">
        <w:rPr>
          <w:rFonts w:ascii="Univerza Sans" w:eastAsia="Calibri" w:hAnsi="Univerza Sans" w:cs="Arial"/>
          <w:b/>
          <w:bCs/>
          <w:sz w:val="18"/>
          <w:szCs w:val="18"/>
          <w:lang w:eastAsia="zh-CN"/>
        </w:rPr>
        <w:t>«,</w:t>
      </w:r>
      <w:r w:rsidRPr="00354954">
        <w:rPr>
          <w:rFonts w:ascii="Univerza Sans" w:eastAsia="Calibri" w:hAnsi="Univerza Sans" w:cs="Arial"/>
          <w:sz w:val="18"/>
          <w:szCs w:val="18"/>
          <w:lang w:eastAsia="zh-CN"/>
        </w:rPr>
        <w:t xml:space="preserve"> </w:t>
      </w:r>
      <w:r w:rsidRPr="00354954">
        <w:rPr>
          <w:rFonts w:ascii="Univerza Sans" w:eastAsia="Calibri" w:hAnsi="Univerza Sans" w:cs="Arial"/>
          <w:color w:val="000000"/>
          <w:kern w:val="0"/>
          <w:sz w:val="18"/>
          <w:szCs w:val="18"/>
        </w:rPr>
        <w:t>Univerzo v Ljubljani, Biotehniško fakulteto (v nadaljevanju: naročnik)</w:t>
      </w:r>
      <w:r w:rsidRPr="00354954">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odpravo napak v garancijskem obdobju, ki jih bomo predložili naročniku ob sklenitvi Pogodbe za </w:t>
      </w:r>
      <w:r w:rsidR="00FC37FB">
        <w:rPr>
          <w:rFonts w:ascii="Univerza Sans" w:eastAsia="Calibri" w:hAnsi="Univerza Sans" w:cs="Arial"/>
          <w:kern w:val="0"/>
          <w:sz w:val="18"/>
          <w:szCs w:val="18"/>
        </w:rPr>
        <w:fldChar w:fldCharType="begin">
          <w:ffData>
            <w:name w:val=""/>
            <w:enabled/>
            <w:calcOnExit w:val="0"/>
            <w:textInput>
              <w:default w:val="nakup, dostavo in montažo visokozmogljivega refraktometra za analizo biomolekulskih interakcij"/>
            </w:textInput>
          </w:ffData>
        </w:fldChar>
      </w:r>
      <w:r w:rsidR="00FC37FB">
        <w:rPr>
          <w:rFonts w:ascii="Univerza Sans" w:eastAsia="Calibri" w:hAnsi="Univerza Sans" w:cs="Arial"/>
          <w:kern w:val="0"/>
          <w:sz w:val="18"/>
          <w:szCs w:val="18"/>
        </w:rPr>
        <w:instrText xml:space="preserve"> FORMTEXT </w:instrText>
      </w:r>
      <w:r w:rsidR="00FC37FB">
        <w:rPr>
          <w:rFonts w:ascii="Univerza Sans" w:eastAsia="Calibri" w:hAnsi="Univerza Sans" w:cs="Arial"/>
          <w:kern w:val="0"/>
          <w:sz w:val="18"/>
          <w:szCs w:val="18"/>
        </w:rPr>
      </w:r>
      <w:r w:rsidR="00FC37FB">
        <w:rPr>
          <w:rFonts w:ascii="Univerza Sans" w:eastAsia="Calibri" w:hAnsi="Univerza Sans" w:cs="Arial"/>
          <w:kern w:val="0"/>
          <w:sz w:val="18"/>
          <w:szCs w:val="18"/>
        </w:rPr>
        <w:fldChar w:fldCharType="separate"/>
      </w:r>
      <w:r w:rsidR="00FC37FB">
        <w:rPr>
          <w:rFonts w:ascii="Univerza Sans" w:eastAsia="Calibri" w:hAnsi="Univerza Sans" w:cs="Arial"/>
          <w:noProof/>
          <w:kern w:val="0"/>
          <w:sz w:val="18"/>
          <w:szCs w:val="18"/>
        </w:rPr>
        <w:t>nakup, dostavo in montažo visokozmogljivega refraktometra za analizo biomolekulskih interakcij</w:t>
      </w:r>
      <w:r w:rsidR="00FC37FB">
        <w:rPr>
          <w:rFonts w:ascii="Univerza Sans" w:eastAsia="Calibri" w:hAnsi="Univerza Sans" w:cs="Arial"/>
          <w:kern w:val="0"/>
          <w:sz w:val="18"/>
          <w:szCs w:val="18"/>
        </w:rPr>
        <w:fldChar w:fldCharType="end"/>
      </w:r>
      <w:r w:rsidR="00805800" w:rsidRPr="00805800">
        <w:rPr>
          <w:rFonts w:ascii="Univerza Sans" w:eastAsia="Calibri" w:hAnsi="Univerza Sans" w:cs="Arial"/>
          <w:kern w:val="0"/>
          <w:sz w:val="18"/>
          <w:szCs w:val="18"/>
        </w:rPr>
        <w:t xml:space="preserve"> </w:t>
      </w:r>
      <w:r w:rsidRPr="00354954">
        <w:rPr>
          <w:rFonts w:ascii="Univerza Sans" w:eastAsia="Calibri" w:hAnsi="Univerza Sans" w:cs="Arial"/>
          <w:sz w:val="18"/>
          <w:szCs w:val="18"/>
          <w:lang w:eastAsia="zh-CN"/>
        </w:rPr>
        <w:t xml:space="preserve">št. </w:t>
      </w:r>
      <w:r w:rsidR="00805800" w:rsidRPr="00805800">
        <w:rPr>
          <w:rFonts w:ascii="Univerza Sans" w:eastAsia="Calibri" w:hAnsi="Univerza Sans" w:cs="Arial"/>
          <w:kern w:val="0"/>
          <w:sz w:val="18"/>
          <w:szCs w:val="18"/>
        </w:rPr>
        <w:fldChar w:fldCharType="begin">
          <w:ffData>
            <w:name w:val=""/>
            <w:enabled/>
            <w:calcOnExit w:val="0"/>
            <w:textInput/>
          </w:ffData>
        </w:fldChar>
      </w:r>
      <w:r w:rsidR="00805800" w:rsidRPr="00805800">
        <w:rPr>
          <w:rFonts w:ascii="Univerza Sans" w:eastAsia="Calibri" w:hAnsi="Univerza Sans" w:cs="Arial"/>
          <w:kern w:val="0"/>
          <w:sz w:val="18"/>
          <w:szCs w:val="18"/>
        </w:rPr>
        <w:instrText xml:space="preserve"> FORMTEXT </w:instrText>
      </w:r>
      <w:r w:rsidR="00805800" w:rsidRPr="00805800">
        <w:rPr>
          <w:rFonts w:ascii="Univerza Sans" w:eastAsia="Calibri" w:hAnsi="Univerza Sans" w:cs="Arial"/>
          <w:kern w:val="0"/>
          <w:sz w:val="18"/>
          <w:szCs w:val="18"/>
        </w:rPr>
      </w:r>
      <w:r w:rsidR="00805800" w:rsidRPr="00805800">
        <w:rPr>
          <w:rFonts w:ascii="Univerza Sans" w:eastAsia="Calibri" w:hAnsi="Univerza Sans" w:cs="Arial"/>
          <w:kern w:val="0"/>
          <w:sz w:val="18"/>
          <w:szCs w:val="18"/>
        </w:rPr>
        <w:fldChar w:fldCharType="separate"/>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kern w:val="0"/>
          <w:sz w:val="18"/>
          <w:szCs w:val="18"/>
        </w:rPr>
        <w:fldChar w:fldCharType="end"/>
      </w:r>
      <w:r w:rsidR="00805800">
        <w:rPr>
          <w:rFonts w:ascii="Univerza Sans" w:eastAsia="Calibri" w:hAnsi="Univerza Sans" w:cs="Arial"/>
          <w:kern w:val="0"/>
          <w:sz w:val="18"/>
          <w:szCs w:val="18"/>
        </w:rPr>
        <w:t>.</w:t>
      </w:r>
    </w:p>
    <w:p w14:paraId="692AEC4C" w14:textId="1FC69E0E" w:rsidR="00F5516C" w:rsidRPr="00354954" w:rsidRDefault="00F5516C" w:rsidP="00F5516C">
      <w:pPr>
        <w:widowControl/>
        <w:spacing w:after="12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Ta menična izjava je veljavna od vključno dneva </w:t>
      </w:r>
      <w:r w:rsidR="00680F78">
        <w:rPr>
          <w:rFonts w:ascii="Univerza Sans" w:eastAsia="Calibri" w:hAnsi="Univerza Sans" w:cs="Arial"/>
          <w:sz w:val="18"/>
          <w:szCs w:val="18"/>
          <w:lang w:eastAsia="zh-CN"/>
        </w:rPr>
        <w:t>primopredaje opreme</w:t>
      </w:r>
      <w:r w:rsidRPr="00354954">
        <w:rPr>
          <w:rFonts w:ascii="Univerza Sans" w:eastAsia="Calibri" w:hAnsi="Univerza Sans" w:cs="Arial"/>
          <w:sz w:val="18"/>
          <w:szCs w:val="18"/>
          <w:lang w:eastAsia="zh-CN"/>
        </w:rPr>
        <w:t xml:space="preserve"> do </w:t>
      </w:r>
      <w:r w:rsidR="00680F78" w:rsidRPr="00680F78">
        <w:rPr>
          <w:rFonts w:ascii="Univerza Sans" w:eastAsia="Calibri" w:hAnsi="Univerza Sans" w:cs="Arial"/>
          <w:sz w:val="18"/>
          <w:szCs w:val="18"/>
          <w:lang w:eastAsia="zh-CN"/>
        </w:rPr>
        <w:t>poteka najdaljšega garancijskega roka po pogodbi</w:t>
      </w:r>
      <w:r w:rsidRPr="00354954">
        <w:rPr>
          <w:rFonts w:ascii="Univerza Sans" w:eastAsia="Calibri" w:hAnsi="Univerza Sans" w:cs="Arial"/>
          <w:sz w:val="18"/>
          <w:szCs w:val="18"/>
          <w:lang w:eastAsia="zh-CN"/>
        </w:rPr>
        <w:t xml:space="preserve"> in nadaljnjih 30 dni.</w:t>
      </w:r>
    </w:p>
    <w:p w14:paraId="0B8869E6" w14:textId="0207486F" w:rsidR="00F5516C" w:rsidRPr="00354954" w:rsidRDefault="00F5516C" w:rsidP="00F5516C">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Naročnik lahko bianko menico izpolni in unovči do zneska </w:t>
      </w:r>
      <w:r w:rsidR="006A3160" w:rsidRPr="006A3160">
        <w:rPr>
          <w:rFonts w:ascii="Univerza Sans" w:eastAsia="Calibri" w:hAnsi="Univerza Sans" w:cs="Arial"/>
          <w:b/>
          <w:kern w:val="0"/>
          <w:sz w:val="18"/>
          <w:szCs w:val="18"/>
          <w:u w:val="single"/>
        </w:rPr>
        <w:fldChar w:fldCharType="begin">
          <w:ffData>
            <w:name w:val=""/>
            <w:enabled/>
            <w:calcOnExit w:val="0"/>
            <w:textInput/>
          </w:ffData>
        </w:fldChar>
      </w:r>
      <w:r w:rsidR="006A3160" w:rsidRPr="006A3160">
        <w:rPr>
          <w:rFonts w:ascii="Univerza Sans" w:eastAsia="Calibri" w:hAnsi="Univerza Sans" w:cs="Arial"/>
          <w:b/>
          <w:kern w:val="0"/>
          <w:sz w:val="18"/>
          <w:szCs w:val="18"/>
          <w:u w:val="single"/>
        </w:rPr>
        <w:instrText xml:space="preserve"> FORMTEXT </w:instrText>
      </w:r>
      <w:r w:rsidR="006A3160" w:rsidRPr="006A3160">
        <w:rPr>
          <w:rFonts w:ascii="Univerza Sans" w:eastAsia="Calibri" w:hAnsi="Univerza Sans" w:cs="Arial"/>
          <w:b/>
          <w:kern w:val="0"/>
          <w:sz w:val="18"/>
          <w:szCs w:val="18"/>
          <w:u w:val="single"/>
        </w:rPr>
      </w:r>
      <w:r w:rsidR="006A3160" w:rsidRPr="006A3160">
        <w:rPr>
          <w:rFonts w:ascii="Univerza Sans" w:eastAsia="Calibri" w:hAnsi="Univerza Sans" w:cs="Arial"/>
          <w:b/>
          <w:kern w:val="0"/>
          <w:sz w:val="18"/>
          <w:szCs w:val="18"/>
          <w:u w:val="single"/>
        </w:rPr>
        <w:fldChar w:fldCharType="separate"/>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kern w:val="0"/>
          <w:sz w:val="18"/>
          <w:szCs w:val="18"/>
          <w:u w:val="single"/>
        </w:rPr>
        <w:fldChar w:fldCharType="end"/>
      </w:r>
      <w:r w:rsidRPr="00354954">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0B535A86" w14:textId="77777777" w:rsidR="00F5516C" w:rsidRPr="00354954" w:rsidRDefault="00F5516C" w:rsidP="00F5516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v garancijskem obdobju ne odpravi v celoti, ustrezno in v določenih rokih vseh notificiranih napak,</w:t>
      </w:r>
    </w:p>
    <w:p w14:paraId="17C4827A" w14:textId="77777777" w:rsidR="00F5516C" w:rsidRPr="00354954" w:rsidRDefault="00F5516C" w:rsidP="00F5516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68CE33D9" w14:textId="77777777" w:rsidR="00F5516C" w:rsidRPr="00354954" w:rsidRDefault="00F5516C" w:rsidP="00F5516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49A7E825" w14:textId="77777777" w:rsidR="00F5516C" w:rsidRPr="00354954" w:rsidRDefault="00F5516C" w:rsidP="00F5516C">
      <w:pPr>
        <w:widowControl/>
        <w:spacing w:after="0" w:line="276" w:lineRule="auto"/>
        <w:ind w:right="6"/>
        <w:jc w:val="both"/>
        <w:rPr>
          <w:rFonts w:ascii="Univerza Sans" w:eastAsia="Calibri" w:hAnsi="Univerza Sans" w:cs="Arial"/>
          <w:sz w:val="18"/>
          <w:szCs w:val="18"/>
          <w:lang w:eastAsia="zh-CN"/>
        </w:rPr>
      </w:pPr>
    </w:p>
    <w:p w14:paraId="4981A4E3" w14:textId="77777777" w:rsidR="00F5516C" w:rsidRPr="00354954" w:rsidRDefault="00F5516C" w:rsidP="00F5516C">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354954">
        <w:rPr>
          <w:rFonts w:ascii="Univerza Sans" w:eastAsia="Calibri" w:hAnsi="Univerza Sans" w:cs="Arial"/>
          <w:color w:val="000000"/>
          <w:sz w:val="18"/>
          <w:szCs w:val="18"/>
          <w:shd w:val="clear" w:color="auto" w:fill="FFFFFF"/>
          <w:lang w:eastAsia="zh-CN"/>
        </w:rPr>
        <w:t>SI56 0110 0603 0707 410</w:t>
      </w:r>
      <w:r w:rsidRPr="00354954">
        <w:rPr>
          <w:rFonts w:ascii="Univerza Sans" w:eastAsia="Calibri" w:hAnsi="Univerza Sans" w:cs="Arial"/>
          <w:color w:val="000000"/>
          <w:sz w:val="18"/>
          <w:szCs w:val="18"/>
          <w:lang w:eastAsia="zh-CN"/>
        </w:rPr>
        <w:t xml:space="preserve">, </w:t>
      </w:r>
      <w:r w:rsidRPr="00354954">
        <w:rPr>
          <w:rFonts w:ascii="Univerza Sans" w:eastAsia="Calibri" w:hAnsi="Univerza Sans" w:cs="Arial"/>
          <w:sz w:val="18"/>
          <w:szCs w:val="18"/>
          <w:lang w:eastAsia="zh-CN"/>
        </w:rPr>
        <w:t>odprt pri Banki Slovenije Ljubljana.</w:t>
      </w:r>
    </w:p>
    <w:p w14:paraId="0D9F8351" w14:textId="77777777" w:rsidR="00F5516C" w:rsidRPr="00354954" w:rsidRDefault="00F5516C" w:rsidP="00F5516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5516C" w:rsidRPr="00354954" w14:paraId="439B6321" w14:textId="77777777" w:rsidTr="00F81F0A">
        <w:trPr>
          <w:trHeight w:val="340"/>
        </w:trPr>
        <w:tc>
          <w:tcPr>
            <w:tcW w:w="928" w:type="dxa"/>
            <w:vAlign w:val="center"/>
          </w:tcPr>
          <w:p w14:paraId="3B7D6EA7" w14:textId="77777777" w:rsidR="00F5516C" w:rsidRPr="00354954" w:rsidRDefault="00F5516C" w:rsidP="00F81F0A">
            <w:pPr>
              <w:spacing w:after="0" w:line="240" w:lineRule="auto"/>
              <w:rPr>
                <w:rFonts w:ascii="Univerza Sans" w:eastAsia="Times New Roman" w:hAnsi="Univerza Sans"/>
                <w:sz w:val="18"/>
                <w:szCs w:val="18"/>
                <w:lang w:eastAsia="sl-SI"/>
              </w:rPr>
            </w:pPr>
            <w:r w:rsidRPr="00354954">
              <w:rPr>
                <w:rFonts w:ascii="Univerza Sans" w:eastAsia="Times New Roman" w:hAnsi="Univerza Sans"/>
                <w:sz w:val="18"/>
                <w:szCs w:val="18"/>
                <w:lang w:eastAsia="sl-SI"/>
              </w:rPr>
              <w:t>Datum:</w:t>
            </w:r>
          </w:p>
        </w:tc>
        <w:tc>
          <w:tcPr>
            <w:tcW w:w="1619" w:type="dxa"/>
            <w:vAlign w:val="center"/>
          </w:tcPr>
          <w:p w14:paraId="560AC74C" w14:textId="77777777" w:rsidR="00F5516C" w:rsidRPr="00354954" w:rsidRDefault="00F5516C" w:rsidP="00F81F0A">
            <w:pPr>
              <w:spacing w:after="0" w:line="240" w:lineRule="auto"/>
              <w:rPr>
                <w:rFonts w:ascii="Univerza Sans" w:eastAsia="Times New Roman" w:hAnsi="Univerza Sans"/>
                <w:sz w:val="18"/>
                <w:szCs w:val="18"/>
                <w:lang w:eastAsia="sl-SI"/>
              </w:rPr>
            </w:pPr>
          </w:p>
        </w:tc>
        <w:tc>
          <w:tcPr>
            <w:tcW w:w="2977" w:type="dxa"/>
          </w:tcPr>
          <w:p w14:paraId="768C8526" w14:textId="77777777" w:rsidR="00F5516C" w:rsidRPr="00354954" w:rsidRDefault="00F5516C" w:rsidP="00F81F0A">
            <w:pPr>
              <w:spacing w:after="0" w:line="240" w:lineRule="auto"/>
              <w:rPr>
                <w:rFonts w:ascii="Univerza Sans" w:eastAsia="Times New Roman" w:hAnsi="Univerza Sans"/>
                <w:sz w:val="18"/>
                <w:szCs w:val="18"/>
                <w:lang w:eastAsia="sl-SI"/>
              </w:rPr>
            </w:pPr>
          </w:p>
        </w:tc>
        <w:tc>
          <w:tcPr>
            <w:tcW w:w="3536" w:type="dxa"/>
            <w:vAlign w:val="center"/>
          </w:tcPr>
          <w:p w14:paraId="07DCFB25" w14:textId="77777777" w:rsidR="00F5516C" w:rsidRPr="00354954" w:rsidRDefault="00F5516C" w:rsidP="00F81F0A">
            <w:pPr>
              <w:spacing w:after="0" w:line="240" w:lineRule="auto"/>
              <w:rPr>
                <w:rFonts w:ascii="Univerza Sans" w:eastAsia="Times New Roman" w:hAnsi="Univerza Sans"/>
                <w:sz w:val="18"/>
                <w:szCs w:val="18"/>
                <w:lang w:eastAsia="sl-SI"/>
              </w:rPr>
            </w:pPr>
            <w:r w:rsidRPr="00354954">
              <w:rPr>
                <w:rFonts w:ascii="Univerza Sans" w:eastAsia="Times New Roman" w:hAnsi="Univerza Sans"/>
                <w:sz w:val="18"/>
                <w:szCs w:val="18"/>
                <w:lang w:eastAsia="sl-SI"/>
              </w:rPr>
              <w:t>Žig in podpis odgovorne osebe:</w:t>
            </w:r>
          </w:p>
        </w:tc>
      </w:tr>
      <w:tr w:rsidR="00F5516C" w:rsidRPr="00354954" w14:paraId="5BD9736B" w14:textId="77777777" w:rsidTr="00F81F0A">
        <w:trPr>
          <w:trHeight w:val="454"/>
        </w:trPr>
        <w:tc>
          <w:tcPr>
            <w:tcW w:w="2547" w:type="dxa"/>
            <w:gridSpan w:val="2"/>
            <w:tcBorders>
              <w:bottom w:val="single" w:sz="4" w:space="0" w:color="auto"/>
            </w:tcBorders>
            <w:vAlign w:val="center"/>
          </w:tcPr>
          <w:p w14:paraId="3B36B4AB" w14:textId="77777777" w:rsidR="00F5516C" w:rsidRPr="00354954" w:rsidRDefault="00F5516C" w:rsidP="00F81F0A">
            <w:pPr>
              <w:spacing w:after="0" w:line="240" w:lineRule="auto"/>
              <w:rPr>
                <w:rFonts w:ascii="Univerza Sans" w:eastAsia="Times New Roman" w:hAnsi="Univerza Sans"/>
                <w:sz w:val="18"/>
                <w:szCs w:val="18"/>
                <w:lang w:eastAsia="sl-SI"/>
              </w:rPr>
            </w:pPr>
          </w:p>
        </w:tc>
        <w:tc>
          <w:tcPr>
            <w:tcW w:w="2977" w:type="dxa"/>
          </w:tcPr>
          <w:p w14:paraId="3CBDC921" w14:textId="77777777" w:rsidR="00F5516C" w:rsidRPr="00354954" w:rsidRDefault="00F5516C" w:rsidP="00F81F0A">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57D9DBFE" w14:textId="77777777" w:rsidR="00F5516C" w:rsidRPr="00354954" w:rsidRDefault="00F5516C" w:rsidP="00F81F0A">
            <w:pPr>
              <w:spacing w:after="0" w:line="240" w:lineRule="auto"/>
              <w:rPr>
                <w:rFonts w:ascii="Univerza Sans" w:eastAsia="Times New Roman" w:hAnsi="Univerza Sans"/>
                <w:sz w:val="18"/>
                <w:szCs w:val="18"/>
                <w:lang w:eastAsia="sl-SI"/>
              </w:rPr>
            </w:pPr>
          </w:p>
        </w:tc>
      </w:tr>
    </w:tbl>
    <w:p w14:paraId="0C33E54B" w14:textId="43714608" w:rsidR="00F5516C" w:rsidRDefault="00F5516C" w:rsidP="007F7A53">
      <w:pPr>
        <w:ind w:right="6"/>
        <w:rPr>
          <w:rFonts w:ascii="Univerza Sans" w:eastAsia="Times New Roman" w:hAnsi="Univerza Sans" w:cs="Arial"/>
          <w:color w:val="000000"/>
          <w:sz w:val="18"/>
          <w:szCs w:val="18"/>
          <w:lang w:eastAsia="sl-SI"/>
        </w:rPr>
      </w:pPr>
    </w:p>
    <w:p w14:paraId="6B988143" w14:textId="77777777" w:rsidR="00F5516C" w:rsidRDefault="00F5516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Pr>
          <w:rFonts w:ascii="Univerza Sans" w:eastAsia="Times New Roman" w:hAnsi="Univerza Sans" w:cs="Arial"/>
          <w:color w:val="000000"/>
          <w:sz w:val="18"/>
          <w:szCs w:val="18"/>
          <w:lang w:eastAsia="sl-SI"/>
        </w:rPr>
        <w:br w:type="page"/>
      </w:r>
    </w:p>
    <w:p w14:paraId="258F81D8" w14:textId="6655FF66" w:rsidR="00692EE3" w:rsidRPr="00F4441C" w:rsidRDefault="00692EE3" w:rsidP="007F7A53">
      <w:pPr>
        <w:ind w:right="6"/>
        <w:rPr>
          <w:rFonts w:ascii="Univerza Sans" w:eastAsia="Times New Roman" w:hAnsi="Univerza Sans" w:cs="Arial"/>
          <w:color w:val="000000"/>
          <w:sz w:val="18"/>
          <w:szCs w:val="18"/>
          <w:lang w:eastAsia="sl-SI"/>
        </w:rPr>
      </w:pPr>
      <w:r>
        <w:rPr>
          <w:rFonts w:ascii="Univerza Sans" w:eastAsia="Times New Roman" w:hAnsi="Univerza Sans" w:cs="Arial"/>
          <w:color w:val="000000"/>
          <w:sz w:val="18"/>
          <w:szCs w:val="18"/>
          <w:lang w:eastAsia="sl-SI"/>
        </w:rPr>
        <w:lastRenderedPageBreak/>
        <w:t>Osnutek pogodbe</w:t>
      </w:r>
    </w:p>
    <w:p w14:paraId="5131329E" w14:textId="77777777" w:rsidR="00540239" w:rsidRDefault="007F7A53"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1" w:name="_Toc77248477"/>
      <w:r w:rsidRPr="00F4441C">
        <w:rPr>
          <w:rFonts w:ascii="Univerza Sans" w:eastAsia="Calibri" w:hAnsi="Univerza Sans" w:cs="Arial"/>
          <w:b/>
          <w:bCs/>
          <w:color w:val="000000"/>
          <w:sz w:val="18"/>
          <w:szCs w:val="18"/>
          <w:lang w:eastAsia="zh-CN"/>
        </w:rPr>
        <w:t xml:space="preserve">POGODBA </w:t>
      </w:r>
    </w:p>
    <w:p w14:paraId="6BB284A5" w14:textId="27E48825" w:rsidR="007F7A53" w:rsidRPr="00F4441C" w:rsidRDefault="00805800"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Pr>
          <w:rFonts w:ascii="Univerza Sans" w:eastAsia="Calibri" w:hAnsi="Univerza Sans" w:cs="Arial"/>
          <w:b/>
          <w:bCs/>
          <w:color w:val="000000"/>
          <w:sz w:val="18"/>
          <w:szCs w:val="18"/>
          <w:lang w:eastAsia="zh-CN"/>
        </w:rPr>
        <w:t>ZA</w:t>
      </w:r>
      <w:r w:rsidR="007F7A53" w:rsidRPr="00F4441C">
        <w:rPr>
          <w:rFonts w:ascii="Univerza Sans" w:eastAsia="Calibri" w:hAnsi="Univerza Sans" w:cs="Arial"/>
          <w:b/>
          <w:bCs/>
          <w:color w:val="000000"/>
          <w:sz w:val="18"/>
          <w:szCs w:val="18"/>
          <w:lang w:eastAsia="zh-CN"/>
        </w:rPr>
        <w:t xml:space="preserve"> </w:t>
      </w:r>
      <w:bookmarkEnd w:id="11"/>
      <w:r w:rsidR="00FC37FB">
        <w:rPr>
          <w:rFonts w:ascii="Univerza Sans" w:eastAsia="Calibri" w:hAnsi="Univerza Sans" w:cs="Arial"/>
          <w:b/>
          <w:bCs/>
          <w:color w:val="000000"/>
          <w:sz w:val="18"/>
          <w:szCs w:val="18"/>
          <w:lang w:eastAsia="zh-CN"/>
        </w:rPr>
        <w:t>NAKUP</w:t>
      </w:r>
      <w:r w:rsidR="000611ED" w:rsidRPr="00F4441C">
        <w:rPr>
          <w:rFonts w:ascii="Univerza Sans" w:eastAsia="Calibri" w:hAnsi="Univerza Sans" w:cs="Arial"/>
          <w:b/>
          <w:bCs/>
          <w:color w:val="000000"/>
          <w:sz w:val="18"/>
          <w:szCs w:val="18"/>
          <w:lang w:eastAsia="zh-CN"/>
        </w:rPr>
        <w:t>, DOSTAV</w:t>
      </w:r>
      <w:r>
        <w:rPr>
          <w:rFonts w:ascii="Univerza Sans" w:eastAsia="Calibri" w:hAnsi="Univerza Sans" w:cs="Arial"/>
          <w:b/>
          <w:bCs/>
          <w:color w:val="000000"/>
          <w:sz w:val="18"/>
          <w:szCs w:val="18"/>
          <w:lang w:eastAsia="zh-CN"/>
        </w:rPr>
        <w:t>O</w:t>
      </w:r>
      <w:r w:rsidR="000611ED" w:rsidRPr="00F4441C">
        <w:rPr>
          <w:rFonts w:ascii="Univerza Sans" w:eastAsia="Calibri" w:hAnsi="Univerza Sans" w:cs="Arial"/>
          <w:b/>
          <w:bCs/>
          <w:color w:val="000000"/>
          <w:sz w:val="18"/>
          <w:szCs w:val="18"/>
          <w:lang w:eastAsia="zh-CN"/>
        </w:rPr>
        <w:t xml:space="preserve"> IN MONTAŽ</w:t>
      </w:r>
      <w:r>
        <w:rPr>
          <w:rFonts w:ascii="Univerza Sans" w:eastAsia="Calibri" w:hAnsi="Univerza Sans" w:cs="Arial"/>
          <w:b/>
          <w:bCs/>
          <w:color w:val="000000"/>
          <w:sz w:val="18"/>
          <w:szCs w:val="18"/>
          <w:lang w:eastAsia="zh-CN"/>
        </w:rPr>
        <w:t>O</w:t>
      </w:r>
      <w:r w:rsidR="000611ED" w:rsidRPr="00F4441C">
        <w:rPr>
          <w:rFonts w:ascii="Univerza Sans" w:eastAsia="Calibri" w:hAnsi="Univerza Sans" w:cs="Arial"/>
          <w:b/>
          <w:bCs/>
          <w:color w:val="000000"/>
          <w:sz w:val="18"/>
          <w:szCs w:val="18"/>
          <w:lang w:eastAsia="zh-CN"/>
        </w:rPr>
        <w:t xml:space="preserve"> </w:t>
      </w:r>
      <w:r w:rsidR="0075785F">
        <w:rPr>
          <w:rFonts w:ascii="Univerza Sans" w:eastAsia="Calibri" w:hAnsi="Univerza Sans" w:cs="Arial"/>
          <w:b/>
          <w:bCs/>
          <w:color w:val="000000"/>
          <w:sz w:val="18"/>
          <w:szCs w:val="18"/>
          <w:lang w:eastAsia="zh-CN"/>
        </w:rPr>
        <w:t>VISOKOZMOGLJIVEGA REFRAKTOMETRA ZA ANALIZO BIOMOLEKULSKH INTERAKCIJ</w:t>
      </w:r>
      <w:r w:rsidR="007F7A53" w:rsidRPr="00F4441C">
        <w:rPr>
          <w:rFonts w:ascii="Univerza Sans" w:eastAsia="Calibri" w:hAnsi="Univerza Sans" w:cs="Arial"/>
          <w:b/>
          <w:bCs/>
          <w:color w:val="000000"/>
          <w:sz w:val="18"/>
          <w:szCs w:val="18"/>
          <w:lang w:eastAsia="zh-CN"/>
        </w:rPr>
        <w:br/>
        <w:t>št. 401-</w:t>
      </w:r>
      <w:r w:rsidR="0075785F">
        <w:rPr>
          <w:rFonts w:ascii="Univerza Sans" w:eastAsia="Calibri" w:hAnsi="Univerza Sans" w:cs="Arial"/>
          <w:b/>
          <w:bCs/>
          <w:color w:val="000000"/>
          <w:sz w:val="18"/>
          <w:szCs w:val="18"/>
          <w:lang w:eastAsia="zh-CN"/>
        </w:rPr>
        <w:t>9</w:t>
      </w:r>
      <w:r w:rsidR="007F7A53" w:rsidRPr="00F4441C">
        <w:rPr>
          <w:rFonts w:ascii="Univerza Sans" w:eastAsia="Calibri" w:hAnsi="Univerza Sans" w:cs="Arial"/>
          <w:b/>
          <w:bCs/>
          <w:color w:val="000000"/>
          <w:sz w:val="18"/>
          <w:szCs w:val="18"/>
          <w:lang w:eastAsia="zh-CN"/>
        </w:rPr>
        <w:t>/202</w:t>
      </w:r>
      <w:r w:rsidR="000611ED" w:rsidRPr="00F4441C">
        <w:rPr>
          <w:rFonts w:ascii="Univerza Sans" w:eastAsia="Calibri" w:hAnsi="Univerza Sans" w:cs="Arial"/>
          <w:b/>
          <w:bCs/>
          <w:color w:val="000000"/>
          <w:sz w:val="18"/>
          <w:szCs w:val="18"/>
          <w:lang w:eastAsia="zh-CN"/>
        </w:rPr>
        <w:t>5</w:t>
      </w:r>
      <w:r w:rsidR="007F7A53" w:rsidRPr="00F4441C">
        <w:rPr>
          <w:rFonts w:ascii="Univerza Sans" w:eastAsia="Calibri" w:hAnsi="Univerza Sans" w:cs="Arial"/>
          <w:b/>
          <w:bCs/>
          <w:color w:val="000000"/>
          <w:sz w:val="18"/>
          <w:szCs w:val="18"/>
          <w:lang w:eastAsia="zh-CN"/>
        </w:rPr>
        <w:t>-</w:t>
      </w:r>
      <w:r w:rsidR="007F7A53" w:rsidRPr="00F4441C">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2" w:name="Besedilo48"/>
      <w:r w:rsidR="007F7A53" w:rsidRPr="00F4441C">
        <w:rPr>
          <w:rFonts w:ascii="Univerza Sans" w:eastAsia="Calibri" w:hAnsi="Univerza Sans" w:cs="Arial"/>
          <w:b/>
          <w:bCs/>
          <w:color w:val="000000"/>
          <w:kern w:val="0"/>
          <w:sz w:val="18"/>
          <w:szCs w:val="18"/>
          <w:lang w:eastAsia="zh-CN"/>
        </w:rPr>
        <w:instrText xml:space="preserve"> FORMTEXT </w:instrText>
      </w:r>
      <w:r w:rsidR="007F7A53" w:rsidRPr="00F4441C">
        <w:rPr>
          <w:rFonts w:ascii="Univerza Sans" w:eastAsia="Calibri" w:hAnsi="Univerza Sans" w:cs="Arial"/>
          <w:b/>
          <w:bCs/>
          <w:color w:val="000000"/>
          <w:kern w:val="0"/>
          <w:sz w:val="18"/>
          <w:szCs w:val="18"/>
          <w:lang w:eastAsia="zh-CN"/>
        </w:rPr>
      </w:r>
      <w:r w:rsidR="007F7A53" w:rsidRPr="00F4441C">
        <w:rPr>
          <w:rFonts w:ascii="Univerza Sans" w:eastAsia="Calibri" w:hAnsi="Univerza Sans" w:cs="Arial"/>
          <w:b/>
          <w:bCs/>
          <w:color w:val="000000"/>
          <w:kern w:val="0"/>
          <w:sz w:val="18"/>
          <w:szCs w:val="18"/>
          <w:lang w:eastAsia="zh-CN"/>
        </w:rPr>
        <w:fldChar w:fldCharType="separate"/>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color w:val="000000"/>
          <w:kern w:val="0"/>
          <w:sz w:val="18"/>
          <w:szCs w:val="18"/>
          <w:lang w:eastAsia="zh-CN"/>
        </w:rPr>
        <w:fldChar w:fldCharType="end"/>
      </w:r>
      <w:bookmarkEnd w:id="12"/>
    </w:p>
    <w:bookmarkEnd w:id="3"/>
    <w:bookmarkEnd w:id="4"/>
    <w:p w14:paraId="3A979591"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r w:rsidRPr="00F4441C">
        <w:rPr>
          <w:rFonts w:ascii="Univerza Sans" w:eastAsia="Calibri" w:hAnsi="Univerza Sans" w:cs="Arial"/>
          <w:sz w:val="18"/>
          <w:szCs w:val="18"/>
          <w:lang w:eastAsia="zh-CN"/>
        </w:rPr>
        <w:t>ki jo sklepata:</w:t>
      </w:r>
    </w:p>
    <w:p w14:paraId="742F31B4"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F4441C" w14:paraId="31E83140" w14:textId="77777777" w:rsidTr="00C941E3">
        <w:trPr>
          <w:trHeight w:val="718"/>
        </w:trPr>
        <w:tc>
          <w:tcPr>
            <w:tcW w:w="2055" w:type="dxa"/>
          </w:tcPr>
          <w:p w14:paraId="056C7752"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NAROČNIK:</w:t>
            </w:r>
          </w:p>
          <w:p w14:paraId="2D2A2A1B"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0A709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UL, BIOTEHNIŠKA FAKULTETA</w:t>
            </w:r>
          </w:p>
          <w:p w14:paraId="441FDF7A" w14:textId="77777777" w:rsidR="007F7A53" w:rsidRPr="000A709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Jamnikarjeva 101, 1000 Ljubljana</w:t>
            </w:r>
          </w:p>
          <w:p w14:paraId="15CD17E6" w14:textId="77777777" w:rsidR="007F7A53" w:rsidRPr="000A709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 xml:space="preserve">ki ga zastopa: prof. dr. Marina Pintar, </w:t>
            </w:r>
            <w:proofErr w:type="spellStart"/>
            <w:r w:rsidRPr="000A709C">
              <w:rPr>
                <w:rFonts w:ascii="Univerza Sans" w:eastAsia="Calibri" w:hAnsi="Univerza Sans" w:cs="Arial"/>
                <w:kern w:val="0"/>
                <w:sz w:val="18"/>
                <w:szCs w:val="18"/>
              </w:rPr>
              <w:t>dekanja</w:t>
            </w:r>
            <w:proofErr w:type="spellEnd"/>
          </w:p>
          <w:p w14:paraId="781A9E74" w14:textId="77777777" w:rsidR="007F7A53" w:rsidRPr="000A709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matična št.: 1626914000</w:t>
            </w:r>
          </w:p>
          <w:p w14:paraId="303DC86B" w14:textId="77777777" w:rsidR="007F7A53" w:rsidRPr="000A709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identifikacijska št.: SI 94761795</w:t>
            </w:r>
          </w:p>
          <w:p w14:paraId="4D3E8983" w14:textId="367E88B7" w:rsidR="007F7A53" w:rsidRPr="000A709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(v nadaljevanju naročnik)</w:t>
            </w:r>
          </w:p>
          <w:p w14:paraId="2F4FA076" w14:textId="1CCB8963" w:rsidR="00E225DA" w:rsidRPr="000A709C"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7626F7C" w14:textId="3B90F41D" w:rsidR="00E225DA" w:rsidRPr="000A709C"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zase in po pooblastilu za:</w:t>
            </w:r>
          </w:p>
          <w:p w14:paraId="21CDFEBE" w14:textId="42F1D9AC" w:rsidR="00E225DA" w:rsidRPr="000A709C"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3386CDB" w14:textId="16E31F27" w:rsidR="00E225DA" w:rsidRPr="000A709C" w:rsidRDefault="00422165" w:rsidP="007F7A53">
            <w:pPr>
              <w:widowControl/>
              <w:suppressAutoHyphens w:val="0"/>
              <w:autoSpaceDN/>
              <w:spacing w:after="0" w:line="276" w:lineRule="auto"/>
              <w:jc w:val="both"/>
              <w:textAlignment w:val="auto"/>
              <w:rPr>
                <w:rFonts w:ascii="Univerza Sans" w:eastAsia="Calibri" w:hAnsi="Univerza Sans" w:cs="Arial"/>
                <w:kern w:val="0"/>
                <w:sz w:val="18"/>
                <w:szCs w:val="18"/>
              </w:rPr>
            </w:pPr>
            <w:bookmarkStart w:id="13" w:name="_Hlk192751880"/>
            <w:r w:rsidRPr="000A709C">
              <w:rPr>
                <w:rFonts w:ascii="Univerza Sans" w:eastAsia="Calibri" w:hAnsi="Univerza Sans" w:cs="Arial"/>
                <w:kern w:val="0"/>
                <w:sz w:val="18"/>
                <w:szCs w:val="18"/>
              </w:rPr>
              <w:t xml:space="preserve">UL, </w:t>
            </w:r>
            <w:r w:rsidR="00FA1783" w:rsidRPr="000A709C">
              <w:rPr>
                <w:rFonts w:ascii="Univerza Sans" w:eastAsia="Calibri" w:hAnsi="Univerza Sans" w:cs="Arial"/>
                <w:kern w:val="0"/>
                <w:sz w:val="18"/>
                <w:szCs w:val="18"/>
              </w:rPr>
              <w:t xml:space="preserve">FAKULTETA ZA </w:t>
            </w:r>
            <w:r w:rsidR="002E7945" w:rsidRPr="000A709C">
              <w:rPr>
                <w:rFonts w:ascii="Univerza Sans" w:eastAsia="Calibri" w:hAnsi="Univerza Sans" w:cs="Arial"/>
                <w:kern w:val="0"/>
                <w:sz w:val="18"/>
                <w:szCs w:val="18"/>
              </w:rPr>
              <w:t>FARMACIJO</w:t>
            </w:r>
          </w:p>
          <w:p w14:paraId="732E3BDB" w14:textId="139DF772" w:rsidR="007F7A53" w:rsidRPr="000A709C" w:rsidRDefault="002E7945" w:rsidP="007F7A53">
            <w:pPr>
              <w:widowControl/>
              <w:suppressAutoHyphens w:val="0"/>
              <w:autoSpaceDN/>
              <w:spacing w:after="0" w:line="276" w:lineRule="auto"/>
              <w:jc w:val="both"/>
              <w:textAlignment w:val="auto"/>
              <w:rPr>
                <w:rFonts w:ascii="Univerza Sans" w:eastAsia="Calibri" w:hAnsi="Univerza Sans" w:cs="Arial"/>
                <w:kern w:val="0"/>
                <w:sz w:val="18"/>
                <w:szCs w:val="18"/>
              </w:rPr>
            </w:pPr>
            <w:bookmarkStart w:id="14" w:name="_Hlk193708356"/>
            <w:bookmarkEnd w:id="13"/>
            <w:r w:rsidRPr="000A709C">
              <w:rPr>
                <w:rFonts w:ascii="Univerza Sans" w:eastAsia="Calibri" w:hAnsi="Univerza Sans" w:cs="Arial"/>
                <w:kern w:val="0"/>
                <w:sz w:val="18"/>
                <w:szCs w:val="18"/>
              </w:rPr>
              <w:t>Aškerčeva</w:t>
            </w:r>
            <w:r w:rsidR="00FA1783" w:rsidRPr="000A709C">
              <w:rPr>
                <w:rFonts w:ascii="Univerza Sans" w:eastAsia="Calibri" w:hAnsi="Univerza Sans" w:cs="Arial"/>
                <w:kern w:val="0"/>
                <w:sz w:val="18"/>
                <w:szCs w:val="18"/>
              </w:rPr>
              <w:t xml:space="preserve"> c</w:t>
            </w:r>
            <w:r w:rsidR="00E225DA" w:rsidRPr="000A709C">
              <w:rPr>
                <w:rFonts w:ascii="Univerza Sans" w:eastAsia="Calibri" w:hAnsi="Univerza Sans" w:cs="Arial"/>
                <w:kern w:val="0"/>
                <w:sz w:val="18"/>
                <w:szCs w:val="18"/>
              </w:rPr>
              <w:t xml:space="preserve">esta </w:t>
            </w:r>
            <w:r w:rsidRPr="000A709C">
              <w:rPr>
                <w:rFonts w:ascii="Univerza Sans" w:eastAsia="Calibri" w:hAnsi="Univerza Sans" w:cs="Arial"/>
                <w:kern w:val="0"/>
                <w:sz w:val="18"/>
                <w:szCs w:val="18"/>
              </w:rPr>
              <w:t>7</w:t>
            </w:r>
            <w:r w:rsidR="00E225DA" w:rsidRPr="000A709C">
              <w:rPr>
                <w:rFonts w:ascii="Univerza Sans" w:eastAsia="Calibri" w:hAnsi="Univerza Sans" w:cs="Arial"/>
                <w:kern w:val="0"/>
                <w:sz w:val="18"/>
                <w:szCs w:val="18"/>
              </w:rPr>
              <w:t xml:space="preserve">, </w:t>
            </w:r>
            <w:bookmarkEnd w:id="14"/>
            <w:r w:rsidR="00FA1783" w:rsidRPr="000A709C">
              <w:rPr>
                <w:rFonts w:ascii="Univerza Sans" w:eastAsia="Calibri" w:hAnsi="Univerza Sans" w:cs="Arial"/>
                <w:kern w:val="0"/>
                <w:sz w:val="18"/>
                <w:szCs w:val="18"/>
              </w:rPr>
              <w:t>100</w:t>
            </w:r>
            <w:r w:rsidR="00E225DA" w:rsidRPr="000A709C">
              <w:rPr>
                <w:rFonts w:ascii="Univerza Sans" w:eastAsia="Calibri" w:hAnsi="Univerza Sans" w:cs="Arial"/>
                <w:kern w:val="0"/>
                <w:sz w:val="18"/>
                <w:szCs w:val="18"/>
              </w:rPr>
              <w:t xml:space="preserve">0 </w:t>
            </w:r>
            <w:r w:rsidR="00FA1783" w:rsidRPr="000A709C">
              <w:rPr>
                <w:rFonts w:ascii="Univerza Sans" w:eastAsia="Calibri" w:hAnsi="Univerza Sans" w:cs="Arial"/>
                <w:kern w:val="0"/>
                <w:sz w:val="18"/>
                <w:szCs w:val="18"/>
              </w:rPr>
              <w:t>Ljubljana</w:t>
            </w:r>
          </w:p>
          <w:p w14:paraId="274DAB80" w14:textId="7DF518AA" w:rsidR="00E225DA" w:rsidRPr="000A709C" w:rsidRDefault="00E225DA" w:rsidP="00E225DA">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 xml:space="preserve">ki ga zastopa: </w:t>
            </w:r>
            <w:r w:rsidR="000678E7">
              <w:rPr>
                <w:rFonts w:ascii="Univerza Sans" w:eastAsia="Calibri" w:hAnsi="Univerza Sans" w:cs="Arial"/>
                <w:kern w:val="0"/>
                <w:sz w:val="18"/>
                <w:szCs w:val="18"/>
              </w:rPr>
              <w:t>Rok Dreu</w:t>
            </w:r>
            <w:r w:rsidRPr="000A709C">
              <w:rPr>
                <w:rFonts w:ascii="Univerza Sans" w:eastAsia="Calibri" w:hAnsi="Univerza Sans" w:cs="Arial"/>
                <w:kern w:val="0"/>
                <w:sz w:val="18"/>
                <w:szCs w:val="18"/>
              </w:rPr>
              <w:t xml:space="preserve">, </w:t>
            </w:r>
            <w:r w:rsidR="00FA1783" w:rsidRPr="000A709C">
              <w:rPr>
                <w:rFonts w:ascii="Univerza Sans" w:eastAsia="Calibri" w:hAnsi="Univerza Sans" w:cs="Arial"/>
                <w:kern w:val="0"/>
                <w:sz w:val="18"/>
                <w:szCs w:val="18"/>
              </w:rPr>
              <w:t>dekan</w:t>
            </w:r>
          </w:p>
          <w:p w14:paraId="69B91B6C" w14:textId="3EC01FFA" w:rsidR="00E225DA" w:rsidRPr="000A709C" w:rsidRDefault="00E225DA" w:rsidP="00E225DA">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 xml:space="preserve">matična št.: </w:t>
            </w:r>
            <w:r w:rsidR="000678E7" w:rsidRPr="000678E7">
              <w:rPr>
                <w:rFonts w:ascii="Univerza Sans" w:eastAsia="Calibri" w:hAnsi="Univerza Sans" w:cs="Arial"/>
                <w:kern w:val="0"/>
                <w:sz w:val="18"/>
                <w:szCs w:val="18"/>
              </w:rPr>
              <w:t>1626973000</w:t>
            </w:r>
          </w:p>
          <w:p w14:paraId="7D5DFAD6" w14:textId="43739EC8" w:rsidR="00E225DA" w:rsidRPr="000A709C" w:rsidRDefault="00E225DA" w:rsidP="00E225DA">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identifikacijska št.:</w:t>
            </w:r>
            <w:r w:rsidR="002E7945" w:rsidRPr="000A709C">
              <w:rPr>
                <w:rFonts w:ascii="Univerza Sans" w:eastAsia="Calibri" w:hAnsi="Univerza Sans" w:cs="Arial"/>
                <w:kern w:val="0"/>
                <w:sz w:val="18"/>
                <w:szCs w:val="18"/>
              </w:rPr>
              <w:t xml:space="preserve"> </w:t>
            </w:r>
            <w:r w:rsidR="000678E7" w:rsidRPr="000678E7">
              <w:rPr>
                <w:rFonts w:ascii="Univerza Sans" w:eastAsia="Calibri" w:hAnsi="Univerza Sans" w:cs="Arial"/>
                <w:kern w:val="0"/>
                <w:sz w:val="18"/>
                <w:szCs w:val="18"/>
              </w:rPr>
              <w:t>SI 11690682</w:t>
            </w:r>
          </w:p>
          <w:p w14:paraId="615F7D10" w14:textId="77777777" w:rsidR="00E225DA" w:rsidRPr="000A709C"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2E2A8B16" w:rsidR="007F7A53" w:rsidRPr="000A709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in</w:t>
            </w:r>
          </w:p>
          <w:p w14:paraId="31268716" w14:textId="5E0133BA" w:rsidR="002E7945" w:rsidRPr="000A709C" w:rsidRDefault="002E7945"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6DB40F1" w14:textId="6B109EB0" w:rsidR="002E7945" w:rsidRPr="000A709C" w:rsidRDefault="002E7945" w:rsidP="002E7945">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INŠTITUT JOŽEF STEFAN</w:t>
            </w:r>
          </w:p>
          <w:p w14:paraId="64572C73" w14:textId="0EE9FF2E" w:rsidR="002E7945" w:rsidRPr="000A709C" w:rsidRDefault="002E7945" w:rsidP="002E7945">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Jamova cesta 39, 1000 Ljubljana</w:t>
            </w:r>
          </w:p>
          <w:p w14:paraId="7F511BE1" w14:textId="5D888783" w:rsidR="002E7945" w:rsidRPr="000A709C" w:rsidRDefault="002E7945" w:rsidP="002E7945">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 xml:space="preserve">ki ga zastopa: </w:t>
            </w:r>
            <w:r w:rsidR="000678E7">
              <w:rPr>
                <w:rFonts w:ascii="Univerza Sans" w:eastAsia="Calibri" w:hAnsi="Univerza Sans" w:cs="Arial"/>
                <w:kern w:val="0"/>
                <w:sz w:val="18"/>
                <w:szCs w:val="18"/>
              </w:rPr>
              <w:t xml:space="preserve">Boštjan </w:t>
            </w:r>
            <w:proofErr w:type="spellStart"/>
            <w:r w:rsidR="000678E7">
              <w:rPr>
                <w:rFonts w:ascii="Univerza Sans" w:eastAsia="Calibri" w:hAnsi="Univerza Sans" w:cs="Arial"/>
                <w:kern w:val="0"/>
                <w:sz w:val="18"/>
                <w:szCs w:val="18"/>
              </w:rPr>
              <w:t>zalar</w:t>
            </w:r>
            <w:proofErr w:type="spellEnd"/>
            <w:r w:rsidR="000678E7">
              <w:rPr>
                <w:rFonts w:ascii="Univerza Sans" w:eastAsia="Calibri" w:hAnsi="Univerza Sans" w:cs="Arial"/>
                <w:kern w:val="0"/>
                <w:sz w:val="18"/>
                <w:szCs w:val="18"/>
              </w:rPr>
              <w:t>, direktor</w:t>
            </w:r>
          </w:p>
          <w:p w14:paraId="65A77A5A" w14:textId="59C381EF" w:rsidR="002E7945" w:rsidRPr="000A709C" w:rsidRDefault="002E7945" w:rsidP="002E7945">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 xml:space="preserve">matična št.: </w:t>
            </w:r>
            <w:r w:rsidR="000678E7" w:rsidRPr="000678E7">
              <w:rPr>
                <w:rFonts w:ascii="Univerza Sans" w:eastAsia="Calibri" w:hAnsi="Univerza Sans" w:cs="Arial"/>
                <w:kern w:val="0"/>
                <w:sz w:val="18"/>
                <w:szCs w:val="18"/>
              </w:rPr>
              <w:t>5051606000</w:t>
            </w:r>
          </w:p>
          <w:p w14:paraId="650DB306" w14:textId="091F73D3" w:rsidR="002E7945" w:rsidRPr="000A709C" w:rsidRDefault="002E7945" w:rsidP="002E7945">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 xml:space="preserve">identifikacijska št.: </w:t>
            </w:r>
            <w:r w:rsidR="00331092" w:rsidRPr="000A709C">
              <w:rPr>
                <w:rFonts w:ascii="Univerza Sans" w:eastAsia="Calibri" w:hAnsi="Univerza Sans" w:cs="Arial"/>
                <w:kern w:val="0"/>
                <w:sz w:val="18"/>
                <w:szCs w:val="18"/>
              </w:rPr>
              <w:t>SI 55560822</w:t>
            </w:r>
          </w:p>
          <w:p w14:paraId="6F2A5A68" w14:textId="5999CF56" w:rsidR="002E7945" w:rsidRPr="000A709C" w:rsidRDefault="002E7945"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7CB3EE21" w14:textId="6CDFCD34" w:rsidR="002E7945" w:rsidRPr="000A709C" w:rsidRDefault="002E7945"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0A709C">
              <w:rPr>
                <w:rFonts w:ascii="Univerza Sans" w:eastAsia="Calibri" w:hAnsi="Univerza Sans" w:cs="Arial"/>
                <w:kern w:val="0"/>
                <w:sz w:val="18"/>
                <w:szCs w:val="18"/>
              </w:rPr>
              <w:t>in</w:t>
            </w:r>
          </w:p>
          <w:p w14:paraId="5C011DFC" w14:textId="77777777" w:rsidR="007F7A53" w:rsidRPr="000A709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F4441C" w14:paraId="703D2C7C" w14:textId="77777777" w:rsidTr="00C941E3">
        <w:tc>
          <w:tcPr>
            <w:tcW w:w="2055" w:type="dxa"/>
            <w:hideMark/>
          </w:tcPr>
          <w:p w14:paraId="33B642E3"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DOBAVITELJ:</w:t>
            </w:r>
          </w:p>
        </w:tc>
        <w:tc>
          <w:tcPr>
            <w:tcW w:w="6873" w:type="dxa"/>
          </w:tcPr>
          <w:p w14:paraId="7230C1BF"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5385C0EF"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4D47771A"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ki ga zastopa: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49B0F7F6"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matična št.: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25257834"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identifikacijska št.: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29812295"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transakcijski račun št., banka: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5A1870BD"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nadaljevanju dobavitelj)</w:t>
            </w:r>
          </w:p>
          <w:p w14:paraId="76A9EEDB"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F4441C"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F4441C"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F4441C" w:rsidRDefault="005C41B3" w:rsidP="007F7A53">
      <w:pPr>
        <w:widowControl/>
        <w:spacing w:after="0" w:line="276" w:lineRule="auto"/>
        <w:jc w:val="both"/>
        <w:rPr>
          <w:rFonts w:ascii="Univerza Sans" w:eastAsia="Times New Roman" w:hAnsi="Univerza Sans" w:cs="Arial"/>
          <w:b/>
          <w:sz w:val="18"/>
          <w:szCs w:val="18"/>
          <w:lang w:eastAsia="zh-CN"/>
        </w:rPr>
      </w:pPr>
      <w:r w:rsidRPr="00F4441C">
        <w:rPr>
          <w:rFonts w:ascii="Univerza Sans" w:eastAsia="Times New Roman" w:hAnsi="Univerza Sans" w:cs="Arial"/>
          <w:b/>
          <w:sz w:val="18"/>
          <w:szCs w:val="18"/>
          <w:lang w:eastAsia="zh-CN"/>
        </w:rPr>
        <w:t>SPLOŠNE DOLOČBE</w:t>
      </w:r>
    </w:p>
    <w:p w14:paraId="17210834" w14:textId="77777777" w:rsidR="007F7A53" w:rsidRPr="00F4441C"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69446C49" w14:textId="77777777" w:rsidR="007F7A53" w:rsidRPr="00F4441C" w:rsidRDefault="007F7A53" w:rsidP="007F7A53">
      <w:pPr>
        <w:widowControl/>
        <w:spacing w:after="0" w:line="276" w:lineRule="auto"/>
        <w:jc w:val="both"/>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Pogodbeni stranki ugotavljata, da:</w:t>
      </w:r>
    </w:p>
    <w:p w14:paraId="22A89339" w14:textId="532E082A" w:rsidR="00925387" w:rsidRPr="00F4441C" w:rsidRDefault="007F7A53" w:rsidP="004130EE">
      <w:pPr>
        <w:pStyle w:val="Odstavekseznama"/>
        <w:numPr>
          <w:ilvl w:val="0"/>
          <w:numId w:val="57"/>
        </w:numPr>
        <w:rPr>
          <w:rFonts w:ascii="Univerza Sans" w:hAnsi="Univerza Sans" w:cs="Arial"/>
          <w:kern w:val="0"/>
          <w:sz w:val="18"/>
          <w:szCs w:val="18"/>
          <w:lang w:eastAsia="en-US"/>
        </w:rPr>
      </w:pPr>
      <w:r w:rsidRPr="00F4441C">
        <w:rPr>
          <w:rFonts w:ascii="Univerza Sans" w:hAnsi="Univerza Sans" w:cs="Arial"/>
          <w:kern w:val="0"/>
          <w:sz w:val="18"/>
          <w:szCs w:val="18"/>
        </w:rPr>
        <w:t>je postopek oddaje javnega naročila za »</w:t>
      </w:r>
      <w:r w:rsidR="0075785F" w:rsidRPr="0075785F">
        <w:rPr>
          <w:rFonts w:ascii="Univerza Sans" w:hAnsi="Univerza Sans" w:cs="Arial"/>
          <w:color w:val="000000"/>
          <w:sz w:val="18"/>
          <w:szCs w:val="18"/>
        </w:rPr>
        <w:t xml:space="preserve">Nakup, dostava in montaža visokozmogljivega refraktometra </w:t>
      </w:r>
      <w:r w:rsidR="0075785F" w:rsidRPr="00667011">
        <w:rPr>
          <w:rFonts w:ascii="Univerza Sans" w:hAnsi="Univerza Sans" w:cs="Arial"/>
          <w:color w:val="000000"/>
          <w:sz w:val="18"/>
          <w:szCs w:val="18"/>
        </w:rPr>
        <w:t xml:space="preserve">za analizo </w:t>
      </w:r>
      <w:proofErr w:type="spellStart"/>
      <w:r w:rsidR="0075785F" w:rsidRPr="00667011">
        <w:rPr>
          <w:rFonts w:ascii="Univerza Sans" w:hAnsi="Univerza Sans" w:cs="Arial"/>
          <w:color w:val="000000"/>
          <w:sz w:val="18"/>
          <w:szCs w:val="18"/>
        </w:rPr>
        <w:t>biomolekulskih</w:t>
      </w:r>
      <w:proofErr w:type="spellEnd"/>
      <w:r w:rsidR="0075785F" w:rsidRPr="00667011">
        <w:rPr>
          <w:rFonts w:ascii="Univerza Sans" w:hAnsi="Univerza Sans" w:cs="Arial"/>
          <w:color w:val="000000"/>
          <w:sz w:val="18"/>
          <w:szCs w:val="18"/>
        </w:rPr>
        <w:t xml:space="preserve"> interakcij</w:t>
      </w:r>
      <w:r w:rsidRPr="00667011">
        <w:rPr>
          <w:rFonts w:ascii="Univerza Sans" w:hAnsi="Univerza Sans" w:cs="Arial"/>
          <w:kern w:val="0"/>
          <w:sz w:val="18"/>
          <w:szCs w:val="18"/>
        </w:rPr>
        <w:t>« naročnik izvedel v svojem imenu in za svoj račun</w:t>
      </w:r>
      <w:r w:rsidR="00925387" w:rsidRPr="00667011">
        <w:rPr>
          <w:rFonts w:ascii="Univerza Sans" w:hAnsi="Univerza Sans" w:cs="Arial"/>
          <w:kern w:val="0"/>
          <w:sz w:val="18"/>
          <w:szCs w:val="18"/>
        </w:rPr>
        <w:t xml:space="preserve"> </w:t>
      </w:r>
      <w:r w:rsidR="00925387" w:rsidRPr="00667011">
        <w:rPr>
          <w:rFonts w:ascii="Univerza Sans" w:hAnsi="Univerza Sans" w:cs="Arial"/>
          <w:kern w:val="0"/>
          <w:sz w:val="18"/>
          <w:szCs w:val="18"/>
          <w:lang w:eastAsia="en-US"/>
        </w:rPr>
        <w:t xml:space="preserve">in po pooblastilu v imenu in za račun </w:t>
      </w:r>
      <w:r w:rsidR="00F4441C" w:rsidRPr="00667011">
        <w:rPr>
          <w:rFonts w:ascii="Univerza Sans" w:hAnsi="Univerza Sans" w:cs="Arial"/>
          <w:kern w:val="0"/>
          <w:sz w:val="18"/>
          <w:szCs w:val="18"/>
          <w:lang w:eastAsia="en-US"/>
        </w:rPr>
        <w:t xml:space="preserve">UL, Fakulteta za </w:t>
      </w:r>
      <w:r w:rsidR="00531BEC" w:rsidRPr="00667011">
        <w:rPr>
          <w:rFonts w:ascii="Univerza Sans" w:hAnsi="Univerza Sans" w:cs="Arial"/>
          <w:kern w:val="0"/>
          <w:sz w:val="18"/>
          <w:szCs w:val="18"/>
          <w:lang w:eastAsia="en-US"/>
        </w:rPr>
        <w:t>Farmacijo</w:t>
      </w:r>
      <w:r w:rsidR="00F4441C" w:rsidRPr="00667011">
        <w:rPr>
          <w:rFonts w:ascii="Univerza Sans" w:hAnsi="Univerza Sans" w:cs="Arial"/>
          <w:kern w:val="0"/>
          <w:sz w:val="18"/>
          <w:szCs w:val="18"/>
          <w:lang w:eastAsia="en-US"/>
        </w:rPr>
        <w:t xml:space="preserve">, </w:t>
      </w:r>
      <w:r w:rsidR="00531BEC" w:rsidRPr="00667011">
        <w:rPr>
          <w:rFonts w:ascii="Univerza Sans" w:hAnsi="Univerza Sans" w:cs="Arial"/>
          <w:kern w:val="0"/>
          <w:sz w:val="18"/>
          <w:szCs w:val="18"/>
          <w:lang w:eastAsia="en-US"/>
        </w:rPr>
        <w:t>Aškerčeva cesta</w:t>
      </w:r>
      <w:r w:rsidR="00531BEC" w:rsidRPr="00531BEC">
        <w:rPr>
          <w:rFonts w:ascii="Univerza Sans" w:hAnsi="Univerza Sans" w:cs="Arial"/>
          <w:kern w:val="0"/>
          <w:sz w:val="18"/>
          <w:szCs w:val="18"/>
          <w:lang w:eastAsia="en-US"/>
        </w:rPr>
        <w:t xml:space="preserve"> 7, 1000 Ljubljana</w:t>
      </w:r>
      <w:r w:rsidR="00531BEC">
        <w:rPr>
          <w:rFonts w:ascii="Univerza Sans" w:hAnsi="Univerza Sans" w:cs="Arial"/>
          <w:kern w:val="0"/>
          <w:sz w:val="18"/>
          <w:szCs w:val="18"/>
          <w:lang w:eastAsia="en-US"/>
        </w:rPr>
        <w:t xml:space="preserve"> ter za račun Inštitut Jožef Stefan, Jamova cesta 39, 1000 Ljubljana.</w:t>
      </w:r>
    </w:p>
    <w:p w14:paraId="39F9000B" w14:textId="77777777" w:rsidR="007F7A53" w:rsidRPr="00F4441C" w:rsidRDefault="007F7A53" w:rsidP="007F7A53">
      <w:pPr>
        <w:widowControl/>
        <w:numPr>
          <w:ilvl w:val="0"/>
          <w:numId w:val="57"/>
        </w:numPr>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lastRenderedPageBreak/>
        <w:t>je bilo naročilo izvedeno po odprtem postopku, objavljenem na portalu javnih naročil s št. objave JN00</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/2025-EUe16/01 dne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w:t>
      </w:r>
    </w:p>
    <w:p w14:paraId="20836B75" w14:textId="12B3A768" w:rsidR="007F7A53" w:rsidRPr="00F4441C" w:rsidRDefault="007F7A53" w:rsidP="007F7A53">
      <w:pPr>
        <w:widowControl/>
        <w:numPr>
          <w:ilvl w:val="0"/>
          <w:numId w:val="57"/>
        </w:numPr>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je bil dobavitelj izbran kot najugodnejši ponudnik predmetnega javnega naročila na podlagi odločitve o oddaji naročila št. 401-</w:t>
      </w:r>
      <w:r w:rsidR="005B3A9C">
        <w:rPr>
          <w:rFonts w:ascii="Univerza Sans" w:eastAsia="Calibri" w:hAnsi="Univerza Sans" w:cs="Arial"/>
          <w:kern w:val="0"/>
          <w:sz w:val="18"/>
          <w:szCs w:val="18"/>
        </w:rPr>
        <w:t>9</w:t>
      </w:r>
      <w:r w:rsidRPr="00F4441C">
        <w:rPr>
          <w:rFonts w:ascii="Univerza Sans" w:eastAsia="Calibri" w:hAnsi="Univerza Sans" w:cs="Arial"/>
          <w:kern w:val="0"/>
          <w:sz w:val="18"/>
          <w:szCs w:val="18"/>
        </w:rPr>
        <w:t>/202</w:t>
      </w:r>
      <w:r w:rsidR="00434719" w:rsidRPr="00F4441C">
        <w:rPr>
          <w:rFonts w:ascii="Univerza Sans" w:eastAsia="Calibri" w:hAnsi="Univerza Sans" w:cs="Arial"/>
          <w:kern w:val="0"/>
          <w:sz w:val="18"/>
          <w:szCs w:val="18"/>
        </w:rPr>
        <w:t>5</w:t>
      </w:r>
      <w:r w:rsidRPr="00F4441C">
        <w:rPr>
          <w:rFonts w:ascii="Univerza Sans" w:eastAsia="Calibri" w:hAnsi="Univerza Sans" w:cs="Arial"/>
          <w:kern w:val="0"/>
          <w:sz w:val="18"/>
          <w:szCs w:val="18"/>
        </w:rPr>
        <w:t>-</w:t>
      </w:r>
      <w:r w:rsidRPr="00F4441C">
        <w:rPr>
          <w:rFonts w:ascii="Univerza Sans" w:eastAsia="Calibri" w:hAnsi="Univerza Sans" w:cs="Arial"/>
          <w:kern w:val="0"/>
          <w:sz w:val="18"/>
          <w:szCs w:val="18"/>
        </w:rPr>
        <w:fldChar w:fldCharType="begin">
          <w:ffData>
            <w:name w:val="Besedilo2"/>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z dne </w:t>
      </w:r>
      <w:r w:rsidRPr="00F4441C">
        <w:rPr>
          <w:rFonts w:ascii="Univerza Sans" w:eastAsia="Calibri" w:hAnsi="Univerza Sans" w:cs="Arial"/>
          <w:kern w:val="0"/>
          <w:sz w:val="18"/>
          <w:szCs w:val="18"/>
        </w:rPr>
        <w:fldChar w:fldCharType="begin">
          <w:ffData>
            <w:name w:val="Besedilo2"/>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w:t>
      </w:r>
    </w:p>
    <w:p w14:paraId="6CBE350D" w14:textId="77777777" w:rsidR="007F7A53" w:rsidRPr="00F4441C" w:rsidRDefault="007F7A53" w:rsidP="007F7A53">
      <w:pPr>
        <w:widowControl/>
        <w:numPr>
          <w:ilvl w:val="0"/>
          <w:numId w:val="57"/>
        </w:numPr>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je odločitev o oddaji javnega naročila pravnomočna</w:t>
      </w:r>
      <w:r w:rsidRPr="00F4441C">
        <w:rPr>
          <w:rFonts w:ascii="Univerza Sans" w:hAnsi="Univerza Sans" w:cs="Arial"/>
          <w:sz w:val="18"/>
          <w:szCs w:val="18"/>
        </w:rPr>
        <w:t xml:space="preserve"> </w:t>
      </w:r>
      <w:r w:rsidRPr="00F4441C">
        <w:rPr>
          <w:rFonts w:ascii="Univerza Sans" w:eastAsia="Calibri" w:hAnsi="Univerza Sans" w:cs="Arial"/>
          <w:kern w:val="0"/>
          <w:sz w:val="18"/>
          <w:szCs w:val="18"/>
        </w:rPr>
        <w:t>oziroma naročniku ni treba upoštevati obdobja mirovanja,</w:t>
      </w:r>
    </w:p>
    <w:p w14:paraId="580633D9" w14:textId="3D7A0DBB" w:rsidR="007F7A53" w:rsidRPr="00F4441C" w:rsidRDefault="003B6C16" w:rsidP="007F7A53">
      <w:pPr>
        <w:widowControl/>
        <w:numPr>
          <w:ilvl w:val="0"/>
          <w:numId w:val="57"/>
        </w:numPr>
        <w:suppressAutoHyphens w:val="0"/>
        <w:autoSpaceDN/>
        <w:spacing w:after="0" w:line="276" w:lineRule="auto"/>
        <w:jc w:val="both"/>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da sta dokumentacija v zvezi z naročilom in ponudbena dokumentacija sestavni del te pogodbe</w:t>
      </w:r>
      <w:r w:rsidR="007F7A53" w:rsidRPr="00F4441C">
        <w:rPr>
          <w:rFonts w:ascii="Univerza Sans" w:eastAsia="Times New Roman" w:hAnsi="Univerza Sans" w:cs="Arial"/>
          <w:sz w:val="18"/>
          <w:szCs w:val="18"/>
          <w:lang w:eastAsia="zh-CN"/>
        </w:rPr>
        <w:t>.</w:t>
      </w:r>
    </w:p>
    <w:p w14:paraId="00FFFD0E" w14:textId="77777777" w:rsidR="007F7A53" w:rsidRPr="00F4441C"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779BA0CE" w14:textId="54C05AB4" w:rsidR="007F7A53" w:rsidRPr="00F4441C"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V kolikor med dokumenti, ki so del te pogodbe, ter to pogodbo oz. med samimi dokumenti obstaja kakršnokoli neskladje oz. nekonsistentnost, veljajo najprej določila pogodbe, nato določila razpisne dokumentacije in nato ponudba dobavitelja.</w:t>
      </w:r>
    </w:p>
    <w:p w14:paraId="72649D5B" w14:textId="18F59077" w:rsidR="005C41B3" w:rsidRPr="00F4441C" w:rsidRDefault="005C41B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F4441C" w:rsidRDefault="005C41B3" w:rsidP="005C41B3">
      <w:pPr>
        <w:widowControl/>
        <w:spacing w:after="0" w:line="276" w:lineRule="auto"/>
        <w:jc w:val="both"/>
        <w:rPr>
          <w:rFonts w:ascii="Univerza Sans" w:eastAsia="Times New Roman" w:hAnsi="Univerza Sans" w:cs="Arial"/>
          <w:b/>
          <w:sz w:val="18"/>
          <w:szCs w:val="18"/>
          <w:lang w:eastAsia="zh-CN"/>
        </w:rPr>
      </w:pPr>
      <w:r w:rsidRPr="00F4441C">
        <w:rPr>
          <w:rFonts w:ascii="Univerza Sans" w:eastAsia="Times New Roman" w:hAnsi="Univerza Sans" w:cs="Arial"/>
          <w:b/>
          <w:sz w:val="18"/>
          <w:szCs w:val="18"/>
          <w:lang w:eastAsia="zh-CN"/>
        </w:rPr>
        <w:t>PREDMET POGODBE</w:t>
      </w:r>
    </w:p>
    <w:p w14:paraId="2874EAD0" w14:textId="77777777" w:rsidR="007F7A53" w:rsidRPr="00F4441C"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00D5A8E0" w14:textId="33502DE4" w:rsidR="009208BD" w:rsidRPr="00F4441C" w:rsidRDefault="007F7A53" w:rsidP="000A334F">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Predmet pogodbe je </w:t>
      </w:r>
      <w:r w:rsidR="009208BD" w:rsidRPr="00F4441C">
        <w:rPr>
          <w:rFonts w:ascii="Univerza Sans" w:eastAsia="Calibri" w:hAnsi="Univerza Sans" w:cs="Arial"/>
          <w:kern w:val="0"/>
          <w:sz w:val="18"/>
          <w:szCs w:val="18"/>
        </w:rPr>
        <w:t>nakup, d</w:t>
      </w:r>
      <w:r w:rsidR="00EA27BF" w:rsidRPr="00F4441C">
        <w:rPr>
          <w:rFonts w:ascii="Univerza Sans" w:eastAsia="Calibri" w:hAnsi="Univerza Sans" w:cs="Arial"/>
          <w:kern w:val="0"/>
          <w:sz w:val="18"/>
          <w:szCs w:val="18"/>
        </w:rPr>
        <w:t>o</w:t>
      </w:r>
      <w:r w:rsidR="0075785F">
        <w:rPr>
          <w:rFonts w:ascii="Univerza Sans" w:eastAsia="Calibri" w:hAnsi="Univerza Sans" w:cs="Arial"/>
          <w:kern w:val="0"/>
          <w:sz w:val="18"/>
          <w:szCs w:val="18"/>
        </w:rPr>
        <w:t>st</w:t>
      </w:r>
      <w:r w:rsidR="00EA27BF" w:rsidRPr="00F4441C">
        <w:rPr>
          <w:rFonts w:ascii="Univerza Sans" w:eastAsia="Calibri" w:hAnsi="Univerza Sans" w:cs="Arial"/>
          <w:kern w:val="0"/>
          <w:sz w:val="18"/>
          <w:szCs w:val="18"/>
        </w:rPr>
        <w:t>ava</w:t>
      </w:r>
      <w:r w:rsidR="009208BD" w:rsidRPr="00F4441C">
        <w:rPr>
          <w:rFonts w:ascii="Univerza Sans" w:eastAsia="Calibri" w:hAnsi="Univerza Sans" w:cs="Arial"/>
          <w:kern w:val="0"/>
          <w:sz w:val="18"/>
          <w:szCs w:val="18"/>
        </w:rPr>
        <w:t xml:space="preserve"> </w:t>
      </w:r>
      <w:r w:rsidR="00EA27BF" w:rsidRPr="00F4441C">
        <w:rPr>
          <w:rFonts w:ascii="Univerza Sans" w:eastAsia="Calibri" w:hAnsi="Univerza Sans" w:cs="Arial"/>
          <w:kern w:val="0"/>
          <w:sz w:val="18"/>
          <w:szCs w:val="18"/>
        </w:rPr>
        <w:t xml:space="preserve">in montaža </w:t>
      </w:r>
      <w:r w:rsidR="0075785F" w:rsidRPr="0075785F">
        <w:rPr>
          <w:rFonts w:ascii="Univerza Sans" w:eastAsia="Calibri" w:hAnsi="Univerza Sans" w:cs="Arial"/>
          <w:kern w:val="0"/>
          <w:sz w:val="18"/>
          <w:szCs w:val="18"/>
        </w:rPr>
        <w:t xml:space="preserve">visokozmogljivega refraktometra za analizo </w:t>
      </w:r>
      <w:proofErr w:type="spellStart"/>
      <w:r w:rsidR="0075785F" w:rsidRPr="0075785F">
        <w:rPr>
          <w:rFonts w:ascii="Univerza Sans" w:eastAsia="Calibri" w:hAnsi="Univerza Sans" w:cs="Arial"/>
          <w:kern w:val="0"/>
          <w:sz w:val="18"/>
          <w:szCs w:val="18"/>
        </w:rPr>
        <w:t>biomolekulskih</w:t>
      </w:r>
      <w:proofErr w:type="spellEnd"/>
      <w:r w:rsidR="0075785F" w:rsidRPr="0075785F">
        <w:rPr>
          <w:rFonts w:ascii="Univerza Sans" w:eastAsia="Calibri" w:hAnsi="Univerza Sans" w:cs="Arial"/>
          <w:kern w:val="0"/>
          <w:sz w:val="18"/>
          <w:szCs w:val="18"/>
        </w:rPr>
        <w:t xml:space="preserve"> interakcij</w:t>
      </w:r>
      <w:r w:rsidR="009208BD" w:rsidRPr="00F4441C">
        <w:rPr>
          <w:rFonts w:ascii="Univerza Sans" w:eastAsia="Calibri" w:hAnsi="Univerza Sans" w:cs="Arial"/>
          <w:kern w:val="0"/>
          <w:sz w:val="18"/>
          <w:szCs w:val="18"/>
        </w:rPr>
        <w:t>, proizvajalec in model:</w:t>
      </w:r>
    </w:p>
    <w:p w14:paraId="1626CE0E" w14:textId="60B6C4B2" w:rsidR="009208BD" w:rsidRPr="00F4441C"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________________________________________________________________.  Vse v skladu s tehničnimi in drugimi zahtevami naročnika, opredeljenimi v razpisni dokumentaciji in tej pogodbi, in ponudbo dobavitelja.</w:t>
      </w:r>
    </w:p>
    <w:p w14:paraId="7F198D19" w14:textId="5B20D195" w:rsidR="007F7A53" w:rsidRPr="00F4441C"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se zavezuje v okviru te pogodbe opremo dobaviti na lokacijo naročnika: Oddelek za </w:t>
      </w:r>
      <w:r w:rsidR="005B3A9C">
        <w:rPr>
          <w:rFonts w:ascii="Univerza Sans" w:eastAsia="Calibri" w:hAnsi="Univerza Sans" w:cs="Arial"/>
          <w:kern w:val="0"/>
          <w:sz w:val="18"/>
          <w:szCs w:val="18"/>
        </w:rPr>
        <w:t>biologijo</w:t>
      </w:r>
      <w:r w:rsidRPr="00F4441C">
        <w:rPr>
          <w:rFonts w:ascii="Univerza Sans" w:eastAsia="Calibri" w:hAnsi="Univerza Sans" w:cs="Arial"/>
          <w:kern w:val="0"/>
          <w:sz w:val="18"/>
          <w:szCs w:val="18"/>
        </w:rPr>
        <w:t>,</w:t>
      </w:r>
      <w:r w:rsidR="00A50938" w:rsidRPr="00A50938">
        <w:rPr>
          <w:rFonts w:ascii="Univerza Sans" w:eastAsia="Calibri" w:hAnsi="Univerza Sans" w:cs="Arial"/>
          <w:kern w:val="0"/>
          <w:sz w:val="18"/>
          <w:szCs w:val="18"/>
        </w:rPr>
        <w:t xml:space="preserve"> </w:t>
      </w:r>
      <w:r w:rsidR="005B3A9C">
        <w:rPr>
          <w:rFonts w:ascii="Univerza Sans" w:eastAsia="Calibri" w:hAnsi="Univerza Sans" w:cs="Arial"/>
          <w:kern w:val="0"/>
          <w:sz w:val="18"/>
          <w:szCs w:val="18"/>
        </w:rPr>
        <w:t>Večna pot 111</w:t>
      </w:r>
      <w:r w:rsidR="00F4441C" w:rsidRPr="00F4441C">
        <w:rPr>
          <w:rFonts w:ascii="Univerza Sans" w:eastAsia="Calibri" w:hAnsi="Univerza Sans" w:cs="Arial"/>
          <w:kern w:val="0"/>
          <w:sz w:val="18"/>
          <w:szCs w:val="18"/>
        </w:rPr>
        <w:t>, 1000 Ljubljana</w:t>
      </w:r>
      <w:r w:rsidRPr="00F4441C">
        <w:rPr>
          <w:rFonts w:ascii="Univerza Sans" w:eastAsia="Calibri" w:hAnsi="Univerza Sans" w:cs="Arial"/>
          <w:kern w:val="0"/>
          <w:sz w:val="18"/>
          <w:szCs w:val="18"/>
        </w:rPr>
        <w:t xml:space="preserve">,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w:t>
      </w:r>
      <w:proofErr w:type="spellStart"/>
      <w:r w:rsidRPr="00F4441C">
        <w:rPr>
          <w:rFonts w:ascii="Univerza Sans" w:eastAsia="Calibri" w:hAnsi="Univerza Sans" w:cs="Arial"/>
          <w:kern w:val="0"/>
          <w:sz w:val="18"/>
          <w:szCs w:val="18"/>
        </w:rPr>
        <w:t>pogarancijsko</w:t>
      </w:r>
      <w:proofErr w:type="spellEnd"/>
      <w:r w:rsidRPr="00F4441C">
        <w:rPr>
          <w:rFonts w:ascii="Univerza Sans" w:eastAsia="Calibri" w:hAnsi="Univerza Sans" w:cs="Arial"/>
          <w:kern w:val="0"/>
          <w:sz w:val="18"/>
          <w:szCs w:val="18"/>
        </w:rPr>
        <w:t xml:space="preserve"> obdobje. </w:t>
      </w:r>
    </w:p>
    <w:p w14:paraId="496C6ECD" w14:textId="07C5942F" w:rsidR="0010566C" w:rsidRDefault="0010566C"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Pred dobavo opreme se d</w:t>
      </w:r>
      <w:r w:rsidRPr="00F4441C">
        <w:rPr>
          <w:rFonts w:ascii="Univerza Sans" w:eastAsia="Calibri" w:hAnsi="Univerza Sans" w:cs="Arial"/>
          <w:kern w:val="0"/>
          <w:sz w:val="18"/>
          <w:szCs w:val="18"/>
        </w:rPr>
        <w:t>obavitelj zavezuje</w:t>
      </w:r>
      <w:r>
        <w:rPr>
          <w:rFonts w:ascii="Univerza Sans" w:eastAsia="Calibri" w:hAnsi="Univerza Sans" w:cs="Arial"/>
          <w:kern w:val="0"/>
          <w:sz w:val="18"/>
          <w:szCs w:val="18"/>
        </w:rPr>
        <w:t xml:space="preserve"> opraviti ogled prostora namestitve ter podati ustrezna navodila za pripravo prostora. </w:t>
      </w:r>
    </w:p>
    <w:p w14:paraId="4B4CBF1B" w14:textId="7E2EFC74" w:rsidR="00D84D6F" w:rsidRPr="00F4441C" w:rsidRDefault="00D84D6F"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se zavezuje izvesti </w:t>
      </w:r>
      <w:r w:rsidR="008E5E33">
        <w:rPr>
          <w:rFonts w:ascii="Univerza Sans" w:eastAsia="Calibri" w:hAnsi="Univerza Sans" w:cs="Arial"/>
          <w:kern w:val="0"/>
          <w:sz w:val="18"/>
          <w:szCs w:val="18"/>
        </w:rPr>
        <w:t>t</w:t>
      </w:r>
      <w:r w:rsidR="008E5E33" w:rsidRPr="008E5E33">
        <w:rPr>
          <w:rFonts w:ascii="Univerza Sans" w:eastAsia="Calibri" w:hAnsi="Univerza Sans" w:cs="Arial"/>
          <w:kern w:val="0"/>
          <w:sz w:val="18"/>
          <w:szCs w:val="18"/>
        </w:rPr>
        <w:t>eoretični trening o delovanju aparature  (spletna izvedba ali v živo)</w:t>
      </w:r>
      <w:r w:rsidR="008E5E33">
        <w:rPr>
          <w:rFonts w:ascii="Univerza Sans" w:eastAsia="Calibri" w:hAnsi="Univerza Sans" w:cs="Arial"/>
          <w:kern w:val="0"/>
          <w:sz w:val="18"/>
          <w:szCs w:val="18"/>
        </w:rPr>
        <w:t xml:space="preserve"> ter </w:t>
      </w:r>
      <w:r w:rsidRPr="00F4441C">
        <w:rPr>
          <w:rFonts w:ascii="Univerza Sans" w:eastAsia="Calibri" w:hAnsi="Univerza Sans" w:cs="Arial"/>
          <w:kern w:val="0"/>
          <w:sz w:val="18"/>
          <w:szCs w:val="18"/>
        </w:rPr>
        <w:t xml:space="preserve">usposabljanje </w:t>
      </w:r>
      <w:r w:rsidR="00EE19B8">
        <w:rPr>
          <w:rFonts w:ascii="Univerza Sans" w:eastAsia="Calibri" w:hAnsi="Univerza Sans" w:cs="Arial"/>
          <w:kern w:val="0"/>
          <w:sz w:val="18"/>
          <w:szCs w:val="18"/>
        </w:rPr>
        <w:t xml:space="preserve">na lokaciji montaže opreme </w:t>
      </w:r>
      <w:r w:rsidRPr="00F4441C">
        <w:rPr>
          <w:rFonts w:ascii="Univerza Sans" w:eastAsia="Calibri" w:hAnsi="Univerza Sans" w:cs="Arial"/>
          <w:kern w:val="0"/>
          <w:sz w:val="18"/>
          <w:szCs w:val="18"/>
        </w:rPr>
        <w:t xml:space="preserve">v trajanju najmanj </w:t>
      </w:r>
      <w:r w:rsidR="000A334F">
        <w:rPr>
          <w:rFonts w:ascii="Univerza Sans" w:eastAsia="Calibri" w:hAnsi="Univerza Sans" w:cs="Arial"/>
          <w:kern w:val="0"/>
          <w:sz w:val="18"/>
          <w:szCs w:val="18"/>
        </w:rPr>
        <w:t>8</w:t>
      </w:r>
      <w:r w:rsidRPr="00F4441C">
        <w:rPr>
          <w:rFonts w:ascii="Univerza Sans" w:eastAsia="Calibri" w:hAnsi="Univerza Sans" w:cs="Arial"/>
          <w:kern w:val="0"/>
          <w:sz w:val="18"/>
          <w:szCs w:val="18"/>
        </w:rPr>
        <w:t xml:space="preserve"> ur za najmanj </w:t>
      </w:r>
      <w:r w:rsidR="005B3A9C">
        <w:rPr>
          <w:rFonts w:ascii="Univerza Sans" w:eastAsia="Calibri" w:hAnsi="Univerza Sans" w:cs="Arial"/>
          <w:kern w:val="0"/>
          <w:sz w:val="18"/>
          <w:szCs w:val="18"/>
        </w:rPr>
        <w:t>10</w:t>
      </w:r>
      <w:r w:rsidRPr="00F4441C">
        <w:rPr>
          <w:rFonts w:ascii="Univerza Sans" w:eastAsia="Calibri" w:hAnsi="Univerza Sans" w:cs="Arial"/>
          <w:kern w:val="0"/>
          <w:sz w:val="18"/>
          <w:szCs w:val="18"/>
        </w:rPr>
        <w:t xml:space="preserve"> udeležencev.  </w:t>
      </w:r>
    </w:p>
    <w:p w14:paraId="1246F5AA"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POGODBENA VREDNOST</w:t>
      </w:r>
    </w:p>
    <w:p w14:paraId="474B3EB8" w14:textId="77777777" w:rsidR="007F7A53" w:rsidRPr="00F4441C"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 xml:space="preserve">člen </w:t>
      </w:r>
    </w:p>
    <w:p w14:paraId="2CB1E905"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Pogodbena vrednost za predmet pogodbe iz prejšnjega člena, na podlagi ponudbe dobavitelja </w:t>
      </w:r>
      <w:r w:rsidRPr="00F4441C">
        <w:rPr>
          <w:rFonts w:ascii="Univerza Sans" w:hAnsi="Univerza Sans" w:cs="Arial"/>
          <w:sz w:val="18"/>
          <w:szCs w:val="18"/>
        </w:rPr>
        <w:t xml:space="preserve">št. </w:t>
      </w:r>
      <w:r w:rsidRPr="00F4441C">
        <w:rPr>
          <w:rFonts w:ascii="Univerza Sans" w:hAnsi="Univerza Sans" w:cs="Arial"/>
          <w:sz w:val="18"/>
          <w:szCs w:val="18"/>
        </w:rPr>
        <w:fldChar w:fldCharType="begin">
          <w:ffData>
            <w:name w:val="Besedilo48"/>
            <w:enabled/>
            <w:calcOnExit w:val="0"/>
            <w:textInput/>
          </w:ffData>
        </w:fldChar>
      </w:r>
      <w:r w:rsidRPr="00F4441C">
        <w:rPr>
          <w:rFonts w:ascii="Univerza Sans" w:hAnsi="Univerza Sans" w:cs="Arial"/>
          <w:sz w:val="18"/>
          <w:szCs w:val="18"/>
        </w:rPr>
        <w:instrText xml:space="preserve"> FORMTEXT </w:instrText>
      </w:r>
      <w:r w:rsidRPr="00F4441C">
        <w:rPr>
          <w:rFonts w:ascii="Univerza Sans" w:hAnsi="Univerza Sans" w:cs="Arial"/>
          <w:sz w:val="18"/>
          <w:szCs w:val="18"/>
        </w:rPr>
      </w:r>
      <w:r w:rsidRPr="00F4441C">
        <w:rPr>
          <w:rFonts w:ascii="Univerza Sans" w:hAnsi="Univerza Sans" w:cs="Arial"/>
          <w:sz w:val="18"/>
          <w:szCs w:val="18"/>
        </w:rPr>
        <w:fldChar w:fldCharType="separate"/>
      </w:r>
      <w:r w:rsidRPr="00F4441C">
        <w:rPr>
          <w:rFonts w:ascii="Univerza Sans" w:hAnsi="Univerza Sans" w:cs="Arial"/>
          <w:sz w:val="18"/>
          <w:szCs w:val="18"/>
        </w:rPr>
        <w:t> </w:t>
      </w:r>
      <w:r w:rsidRPr="00F4441C">
        <w:rPr>
          <w:rFonts w:ascii="Univerza Sans" w:hAnsi="Univerza Sans" w:cs="Arial"/>
          <w:sz w:val="18"/>
          <w:szCs w:val="18"/>
        </w:rPr>
        <w:t> </w:t>
      </w:r>
      <w:r w:rsidRPr="00F4441C">
        <w:rPr>
          <w:rFonts w:ascii="Univerza Sans" w:hAnsi="Univerza Sans" w:cs="Arial"/>
          <w:sz w:val="18"/>
          <w:szCs w:val="18"/>
        </w:rPr>
        <w:t> </w:t>
      </w:r>
      <w:r w:rsidRPr="00F4441C">
        <w:rPr>
          <w:rFonts w:ascii="Univerza Sans" w:hAnsi="Univerza Sans" w:cs="Arial"/>
          <w:sz w:val="18"/>
          <w:szCs w:val="18"/>
        </w:rPr>
        <w:t> </w:t>
      </w:r>
      <w:r w:rsidRPr="00F4441C">
        <w:rPr>
          <w:rFonts w:ascii="Univerza Sans" w:hAnsi="Univerza Sans" w:cs="Arial"/>
          <w:sz w:val="18"/>
          <w:szCs w:val="18"/>
        </w:rPr>
        <w:t> </w:t>
      </w:r>
      <w:r w:rsidRPr="00F4441C">
        <w:rPr>
          <w:rFonts w:ascii="Univerza Sans" w:hAnsi="Univerza Sans" w:cs="Arial"/>
          <w:sz w:val="18"/>
          <w:szCs w:val="18"/>
        </w:rPr>
        <w:fldChar w:fldCharType="end"/>
      </w:r>
      <w:r w:rsidRPr="00F4441C">
        <w:rPr>
          <w:rFonts w:ascii="Univerza Sans" w:hAnsi="Univerza Sans" w:cs="Arial"/>
          <w:sz w:val="18"/>
          <w:szCs w:val="18"/>
        </w:rPr>
        <w:t xml:space="preserve"> </w:t>
      </w:r>
      <w:r w:rsidRPr="00F4441C">
        <w:rPr>
          <w:rFonts w:ascii="Univerza Sans" w:eastAsia="Calibri" w:hAnsi="Univerza Sans" w:cs="Arial"/>
          <w:kern w:val="0"/>
          <w:sz w:val="18"/>
          <w:szCs w:val="18"/>
        </w:rPr>
        <w:t xml:space="preserve">z dne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znaša: </w:t>
      </w:r>
    </w:p>
    <w:p w14:paraId="404525EE"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Vrednost predmeta pogodbe</w:t>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EUR</w:t>
      </w:r>
    </w:p>
    <w:p w14:paraId="37CCEF62" w14:textId="77777777" w:rsidR="007F7A53" w:rsidRPr="00F4441C"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DDV ______ %</w:t>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EUR</w:t>
      </w:r>
    </w:p>
    <w:p w14:paraId="4C0846DC" w14:textId="77777777" w:rsidR="007F7A53" w:rsidRPr="00F4441C"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SKUPAJ z DDV</w:t>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EUR</w:t>
      </w:r>
    </w:p>
    <w:p w14:paraId="749351F7"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(z besedo: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w:t>
      </w:r>
    </w:p>
    <w:p w14:paraId="52BC6E16"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p w14:paraId="21D8177D"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lastRenderedPageBreak/>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Pogodbeni stranki sta soglasni, da bosta upoštevali </w:t>
      </w:r>
      <w:proofErr w:type="spellStart"/>
      <w:r w:rsidRPr="00F4441C">
        <w:rPr>
          <w:rFonts w:ascii="Univerza Sans" w:eastAsia="Calibri" w:hAnsi="Univerza Sans" w:cs="Arial"/>
          <w:kern w:val="0"/>
          <w:sz w:val="18"/>
          <w:szCs w:val="18"/>
        </w:rPr>
        <w:t>t.i</w:t>
      </w:r>
      <w:proofErr w:type="spellEnd"/>
      <w:r w:rsidRPr="00F4441C">
        <w:rPr>
          <w:rFonts w:ascii="Univerza Sans" w:eastAsia="Calibri" w:hAnsi="Univerza Sans" w:cs="Arial"/>
          <w:kern w:val="0"/>
          <w:sz w:val="18"/>
          <w:szCs w:val="18"/>
        </w:rPr>
        <w:t>. DDP (</w:t>
      </w:r>
      <w:proofErr w:type="spellStart"/>
      <w:r w:rsidRPr="00F4441C">
        <w:rPr>
          <w:rFonts w:ascii="Univerza Sans" w:eastAsia="Calibri" w:hAnsi="Univerza Sans" w:cs="Arial"/>
          <w:kern w:val="0"/>
          <w:sz w:val="18"/>
          <w:szCs w:val="18"/>
        </w:rPr>
        <w:t>delivered</w:t>
      </w:r>
      <w:proofErr w:type="spellEnd"/>
      <w:r w:rsidRPr="00F4441C">
        <w:rPr>
          <w:rFonts w:ascii="Univerza Sans" w:eastAsia="Calibri" w:hAnsi="Univerza Sans" w:cs="Arial"/>
          <w:kern w:val="0"/>
          <w:sz w:val="18"/>
          <w:szCs w:val="18"/>
        </w:rPr>
        <w:t xml:space="preserve"> </w:t>
      </w:r>
      <w:proofErr w:type="spellStart"/>
      <w:r w:rsidRPr="00F4441C">
        <w:rPr>
          <w:rFonts w:ascii="Univerza Sans" w:eastAsia="Calibri" w:hAnsi="Univerza Sans" w:cs="Arial"/>
          <w:kern w:val="0"/>
          <w:sz w:val="18"/>
          <w:szCs w:val="18"/>
        </w:rPr>
        <w:t>duty</w:t>
      </w:r>
      <w:proofErr w:type="spellEnd"/>
      <w:r w:rsidRPr="00F4441C">
        <w:rPr>
          <w:rFonts w:ascii="Univerza Sans" w:eastAsia="Calibri" w:hAnsi="Univerza Sans" w:cs="Arial"/>
          <w:kern w:val="0"/>
          <w:sz w:val="18"/>
          <w:szCs w:val="18"/>
        </w:rPr>
        <w:t xml:space="preserve"> </w:t>
      </w:r>
      <w:proofErr w:type="spellStart"/>
      <w:r w:rsidRPr="00F4441C">
        <w:rPr>
          <w:rFonts w:ascii="Univerza Sans" w:eastAsia="Calibri" w:hAnsi="Univerza Sans" w:cs="Arial"/>
          <w:kern w:val="0"/>
          <w:sz w:val="18"/>
          <w:szCs w:val="18"/>
        </w:rPr>
        <w:t>paid</w:t>
      </w:r>
      <w:proofErr w:type="spellEnd"/>
      <w:r w:rsidRPr="00F4441C">
        <w:rPr>
          <w:rFonts w:ascii="Univerza Sans" w:eastAsia="Calibri" w:hAnsi="Univerza Sans" w:cs="Arial"/>
          <w:kern w:val="0"/>
          <w:sz w:val="18"/>
          <w:szCs w:val="18"/>
        </w:rPr>
        <w:t xml:space="preserve">) trgovinsko klavzulo v okviru </w:t>
      </w:r>
      <w:proofErr w:type="spellStart"/>
      <w:r w:rsidRPr="00F4441C">
        <w:rPr>
          <w:rFonts w:ascii="Univerza Sans" w:eastAsia="Calibri" w:hAnsi="Univerza Sans" w:cs="Arial"/>
          <w:kern w:val="0"/>
          <w:sz w:val="18"/>
          <w:szCs w:val="18"/>
        </w:rPr>
        <w:t>Incoterms</w:t>
      </w:r>
      <w:proofErr w:type="spellEnd"/>
      <w:r w:rsidRPr="00F4441C">
        <w:rPr>
          <w:rFonts w:ascii="Univerza Sans" w:eastAsia="Calibri" w:hAnsi="Univerza Sans" w:cs="Arial"/>
          <w:kern w:val="0"/>
          <w:sz w:val="18"/>
          <w:szCs w:val="18"/>
        </w:rPr>
        <w:t xml:space="preserve"> 2020, kar pomeni, da je dolžnost dobavitelja, da nosi vse stroške nakladanja, zavarovanja med prevozom, razkladanja, eventualnih carin in taks.</w:t>
      </w:r>
    </w:p>
    <w:p w14:paraId="11A7CF10"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DOBAVNI ROK</w:t>
      </w:r>
      <w:r w:rsidR="00F705E3" w:rsidRPr="00F4441C">
        <w:rPr>
          <w:rFonts w:ascii="Univerza Sans" w:eastAsia="Calibri" w:hAnsi="Univerza Sans" w:cs="Arial"/>
          <w:b/>
          <w:kern w:val="0"/>
          <w:sz w:val="18"/>
          <w:szCs w:val="18"/>
        </w:rPr>
        <w:t xml:space="preserve"> IN POGODBENA KAZEN</w:t>
      </w:r>
    </w:p>
    <w:p w14:paraId="62CCAE4B" w14:textId="77777777" w:rsidR="007F7A53" w:rsidRPr="00F4441C"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 xml:space="preserve">člen </w:t>
      </w:r>
    </w:p>
    <w:p w14:paraId="61475314" w14:textId="4FD46B9A" w:rsidR="007F7A53" w:rsidRPr="00F4441C"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se obvezuje, da bo opremo iz 2. člena pogodbe dobavil, namestil in predal v uporabo (vključno z uspešno primopredajo) </w:t>
      </w:r>
      <w:r w:rsidRPr="000678E7">
        <w:rPr>
          <w:rFonts w:ascii="Univerza Sans" w:eastAsia="Calibri" w:hAnsi="Univerza Sans" w:cs="Arial"/>
          <w:bCs/>
          <w:kern w:val="0"/>
          <w:sz w:val="18"/>
          <w:szCs w:val="18"/>
        </w:rPr>
        <w:t xml:space="preserve">najkasneje </w:t>
      </w:r>
      <w:r w:rsidR="001E7D7C" w:rsidRPr="000678E7">
        <w:rPr>
          <w:rFonts w:ascii="Univerza Sans" w:eastAsia="Calibri" w:hAnsi="Univerza Sans" w:cs="Arial"/>
          <w:bCs/>
          <w:kern w:val="0"/>
          <w:sz w:val="18"/>
          <w:szCs w:val="18"/>
        </w:rPr>
        <w:t>v 60 dneh od obojestranskega podpisa pogodbe</w:t>
      </w:r>
      <w:r w:rsidR="008F2FD0" w:rsidRPr="000678E7">
        <w:rPr>
          <w:rFonts w:ascii="Univerza Sans" w:eastAsia="Calibri" w:hAnsi="Univerza Sans" w:cs="Arial"/>
          <w:bCs/>
          <w:kern w:val="0"/>
          <w:sz w:val="18"/>
          <w:szCs w:val="18"/>
        </w:rPr>
        <w:t xml:space="preserve"> za to javno naročilo</w:t>
      </w:r>
      <w:r w:rsidRPr="00F4441C">
        <w:rPr>
          <w:rFonts w:ascii="Univerza Sans" w:eastAsia="Calibri" w:hAnsi="Univerza Sans" w:cs="Arial"/>
          <w:kern w:val="0"/>
          <w:sz w:val="18"/>
          <w:szCs w:val="18"/>
        </w:rPr>
        <w:t xml:space="preserve">. </w:t>
      </w:r>
    </w:p>
    <w:p w14:paraId="5E7ABFEF" w14:textId="7468A542" w:rsidR="001F79F9" w:rsidRPr="00F4441C"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Pogodbeni rok se lahko spremeni le v primeru nastopa višje sile</w:t>
      </w:r>
      <w:r w:rsidR="001F79F9" w:rsidRPr="00F4441C">
        <w:rPr>
          <w:rFonts w:ascii="Univerza Sans" w:eastAsia="Calibri" w:hAnsi="Univerza Sans" w:cs="Arial"/>
          <w:kern w:val="0"/>
          <w:sz w:val="18"/>
          <w:szCs w:val="18"/>
        </w:rPr>
        <w:t xml:space="preserve"> (za čas trajanja višje sile) </w:t>
      </w:r>
      <w:r w:rsidR="002E7FDD" w:rsidRPr="00F4441C">
        <w:rPr>
          <w:rFonts w:ascii="Univerza Sans" w:eastAsia="Calibri" w:hAnsi="Univerza Sans" w:cs="Arial"/>
          <w:kern w:val="0"/>
          <w:sz w:val="18"/>
          <w:szCs w:val="18"/>
        </w:rPr>
        <w:t xml:space="preserve">ali </w:t>
      </w:r>
      <w:r w:rsidR="001F79F9" w:rsidRPr="00F4441C">
        <w:rPr>
          <w:rFonts w:ascii="Univerza Sans" w:eastAsia="Calibri" w:hAnsi="Univerza Sans" w:cs="Arial"/>
          <w:kern w:val="0"/>
          <w:sz w:val="18"/>
          <w:szCs w:val="18"/>
        </w:rPr>
        <w:t xml:space="preserve">razlogov na strani naročnika. </w:t>
      </w:r>
    </w:p>
    <w:p w14:paraId="084B0C52" w14:textId="13B5692C" w:rsidR="007F7A53" w:rsidRPr="00F4441C"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4023BD44" w:rsidR="007F7A53" w:rsidRPr="00F4441C" w:rsidRDefault="00E8463A"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E8463A">
        <w:rPr>
          <w:rFonts w:ascii="Univerza Sans" w:eastAsia="Calibri" w:hAnsi="Univerza Sans" w:cs="Arial"/>
          <w:kern w:val="0"/>
          <w:sz w:val="18"/>
          <w:szCs w:val="18"/>
        </w:rPr>
        <w:t xml:space="preserve">Naročnik lahko dobavitelju v primeru zamude pri dobavi blaga, ki ni posledica razlogov iz prejšnjega odstavka, zaračuna pogodbeno kazen v višini 0,3 % pogodbene vrednosti z DDV za vsak dan zamude. </w:t>
      </w:r>
      <w:r w:rsidR="007F7A53" w:rsidRPr="00F4441C">
        <w:rPr>
          <w:rFonts w:ascii="Univerza Sans" w:eastAsia="Calibri" w:hAnsi="Univerza Sans" w:cs="Arial"/>
          <w:kern w:val="0"/>
          <w:sz w:val="18"/>
          <w:szCs w:val="18"/>
        </w:rPr>
        <w:t xml:space="preserve">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F4441C"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F4441C"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F4441C"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Naročnik lahko razdre pogodbo, če zaradi zakasnitve ali napak pri dobavi z nakupom ne bi več uresničil namena, ki ga je zasledoval. </w:t>
      </w:r>
    </w:p>
    <w:p w14:paraId="25557BC1"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b/>
          <w:kern w:val="0"/>
          <w:sz w:val="18"/>
          <w:szCs w:val="18"/>
        </w:rPr>
        <w:lastRenderedPageBreak/>
        <w:t>PRIMOPREDAJA</w:t>
      </w:r>
    </w:p>
    <w:p w14:paraId="5B79540F" w14:textId="77777777" w:rsidR="007F7A53" w:rsidRPr="00F4441C"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F4441C">
        <w:rPr>
          <w:rFonts w:ascii="Univerza Sans" w:eastAsia="Times New Roman" w:hAnsi="Univerza Sans" w:cs="Arial"/>
          <w:sz w:val="18"/>
          <w:szCs w:val="18"/>
          <w:lang w:eastAsia="zh-CN"/>
        </w:rPr>
        <w:t>člen</w:t>
      </w:r>
    </w:p>
    <w:p w14:paraId="589A9F16"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Ob dobavi mora dobavitelj hkrati z blagom naročniku izročiti tudi:</w:t>
      </w:r>
    </w:p>
    <w:p w14:paraId="30299B5A"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pravilno izpolnjeno dobavnico,</w:t>
      </w:r>
    </w:p>
    <w:p w14:paraId="4739A2E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tehnično dokumentacijo in navodila za uporabo,</w:t>
      </w:r>
    </w:p>
    <w:p w14:paraId="092BAEF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podpisane in žigosane garancijske dokumente,</w:t>
      </w:r>
    </w:p>
    <w:p w14:paraId="2C1C882E"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 xml:space="preserve">druge potrebne dokumente (ateste, licence, certifikate, …), </w:t>
      </w:r>
    </w:p>
    <w:p w14:paraId="5DA120B4" w14:textId="77777777" w:rsidR="007F7A53" w:rsidRPr="00F4441C" w:rsidRDefault="007F7A53" w:rsidP="007F7A53">
      <w:pPr>
        <w:widowControl/>
        <w:numPr>
          <w:ilvl w:val="1"/>
          <w:numId w:val="56"/>
        </w:numPr>
        <w:suppressAutoHyphens w:val="0"/>
        <w:autoSpaceDN/>
        <w:spacing w:after="120" w:line="276" w:lineRule="auto"/>
        <w:ind w:left="567" w:right="-130" w:hanging="357"/>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poročilo o meritvah ob preizkusu delovanja.</w:t>
      </w:r>
    </w:p>
    <w:p w14:paraId="09708AFC" w14:textId="77777777" w:rsidR="007F7A53" w:rsidRPr="00F4441C" w:rsidRDefault="007F7A53" w:rsidP="007F7A53">
      <w:pPr>
        <w:suppressAutoHyphens w:val="0"/>
        <w:autoSpaceDN/>
        <w:spacing w:after="200"/>
        <w:jc w:val="both"/>
        <w:textAlignment w:val="auto"/>
        <w:rPr>
          <w:rFonts w:ascii="Univerza Sans" w:hAnsi="Univerza Sans" w:cs="Arial"/>
          <w:kern w:val="0"/>
          <w:sz w:val="18"/>
          <w:szCs w:val="18"/>
        </w:rPr>
      </w:pPr>
      <w:r w:rsidRPr="00F4441C">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F4441C"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F4441C"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OBVEZNOSTI NAROČNIKA</w:t>
      </w:r>
    </w:p>
    <w:p w14:paraId="5589CEE9" w14:textId="77777777" w:rsidR="007F7A53" w:rsidRPr="00F4441C"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F4441C">
        <w:rPr>
          <w:rFonts w:ascii="Univerza Sans" w:eastAsia="Times New Roman" w:hAnsi="Univerza Sans" w:cs="Arial"/>
          <w:sz w:val="18"/>
          <w:szCs w:val="18"/>
          <w:lang w:eastAsia="zh-CN"/>
        </w:rPr>
        <w:t>člen</w:t>
      </w:r>
    </w:p>
    <w:p w14:paraId="22D3AFD7" w14:textId="77777777" w:rsidR="007F7A53" w:rsidRPr="00F4441C"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F4441C">
        <w:rPr>
          <w:rFonts w:ascii="Univerza Sans" w:eastAsia="Arial Unicode MS" w:hAnsi="Univerza Sans" w:cs="Arial"/>
          <w:spacing w:val="2"/>
          <w:kern w:val="0"/>
          <w:sz w:val="18"/>
          <w:szCs w:val="18"/>
        </w:rPr>
        <w:t>Naročnik se zavezuje:</w:t>
      </w:r>
    </w:p>
    <w:p w14:paraId="2E0D93DD"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dobavitelju omogočiti izvedbo del po tej pogodbi,</w:t>
      </w:r>
    </w:p>
    <w:p w14:paraId="252969D0"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spremljati in nadzirati izvajanje pogodbeno dogovorjeni del,</w:t>
      </w:r>
    </w:p>
    <w:p w14:paraId="40CD161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Calibri" w:hAnsi="Univerza Sans" w:cs="Arial"/>
          <w:kern w:val="0"/>
          <w:sz w:val="18"/>
          <w:szCs w:val="18"/>
          <w:lang w:eastAsia="sl-SI"/>
        </w:rPr>
        <w:t>izpolniti svoje obveznosti po tej pogodbi</w:t>
      </w:r>
      <w:r w:rsidRPr="00F4441C">
        <w:rPr>
          <w:rFonts w:ascii="Univerza Sans" w:eastAsia="Arial Unicode MS" w:hAnsi="Univerza Sans" w:cs="Arial"/>
          <w:kern w:val="0"/>
          <w:sz w:val="18"/>
          <w:szCs w:val="18"/>
          <w:lang w:eastAsia="sl-SI"/>
        </w:rPr>
        <w:t>.</w:t>
      </w:r>
    </w:p>
    <w:p w14:paraId="2C6BA0AA" w14:textId="77777777" w:rsidR="007F7A53" w:rsidRPr="00F4441C"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F4441C">
        <w:rPr>
          <w:rFonts w:ascii="Univerza Sans" w:eastAsia="Arial Unicode MS" w:hAnsi="Univerza Sans" w:cs="Arial"/>
          <w:b/>
          <w:spacing w:val="2"/>
          <w:kern w:val="0"/>
          <w:sz w:val="18"/>
          <w:szCs w:val="18"/>
        </w:rPr>
        <w:t>OBVEZNOSTI DOBAVITELJA</w:t>
      </w:r>
    </w:p>
    <w:p w14:paraId="37FF60CA" w14:textId="77777777" w:rsidR="007F7A53" w:rsidRPr="00F4441C"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B3106B7" w14:textId="77777777" w:rsidR="007F7A53" w:rsidRPr="00F4441C"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F4441C" w:rsidRDefault="007F7A53" w:rsidP="007F7A53">
      <w:pPr>
        <w:suppressAutoHyphens w:val="0"/>
        <w:autoSpaceDN/>
        <w:ind w:right="-132"/>
        <w:textAlignment w:val="auto"/>
        <w:rPr>
          <w:rFonts w:ascii="Univerza Sans" w:hAnsi="Univerza Sans" w:cs="Arial"/>
          <w:kern w:val="0"/>
          <w:sz w:val="18"/>
          <w:szCs w:val="18"/>
          <w:lang w:eastAsia="sl-SI"/>
        </w:rPr>
      </w:pPr>
      <w:r w:rsidRPr="00F4441C">
        <w:rPr>
          <w:rFonts w:ascii="Univerza Sans" w:eastAsia="Arial Unicode MS" w:hAnsi="Univerza Sans" w:cs="Arial"/>
          <w:kern w:val="0"/>
          <w:sz w:val="18"/>
          <w:szCs w:val="18"/>
        </w:rPr>
        <w:t>Dobavitelj se zavezuje:</w:t>
      </w:r>
    </w:p>
    <w:p w14:paraId="37C262B2"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lastRenderedPageBreak/>
        <w:t>naročniku izročiti vse potrebne licence za delo z opremo, navodila za uporabo ter drugo dokumentacijo, ki je potrebna za uporabo opreme,</w:t>
      </w:r>
    </w:p>
    <w:p w14:paraId="77DB6EA4"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Calibri" w:hAnsi="Univerza Sans" w:cs="Arial"/>
          <w:kern w:val="0"/>
          <w:sz w:val="18"/>
          <w:szCs w:val="18"/>
          <w:lang w:eastAsia="sl-SI"/>
        </w:rPr>
        <w:t>izvesti usposabljanje na mestu</w:t>
      </w:r>
      <w:r w:rsidRPr="00F4441C">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Arial Unicode MS" w:hAnsi="Univerza Sans" w:cs="Arial"/>
          <w:kern w:val="0"/>
          <w:sz w:val="18"/>
          <w:szCs w:val="18"/>
          <w:lang w:eastAsia="sl-SI"/>
        </w:rPr>
        <w:t xml:space="preserve">zagotavljati servis in rezervne dele ves čas trajanja garancijskega in </w:t>
      </w:r>
      <w:proofErr w:type="spellStart"/>
      <w:r w:rsidRPr="00F4441C">
        <w:rPr>
          <w:rFonts w:ascii="Univerza Sans" w:eastAsia="Arial Unicode MS" w:hAnsi="Univerza Sans" w:cs="Arial"/>
          <w:kern w:val="0"/>
          <w:sz w:val="18"/>
          <w:szCs w:val="18"/>
          <w:lang w:eastAsia="sl-SI"/>
        </w:rPr>
        <w:t>pogarancijskega</w:t>
      </w:r>
      <w:proofErr w:type="spellEnd"/>
      <w:r w:rsidRPr="00F4441C">
        <w:rPr>
          <w:rFonts w:ascii="Univerza Sans" w:eastAsia="Arial Unicode MS" w:hAnsi="Univerza Sans" w:cs="Arial"/>
          <w:kern w:val="0"/>
          <w:sz w:val="18"/>
          <w:szCs w:val="18"/>
          <w:lang w:eastAsia="sl-SI"/>
        </w:rPr>
        <w:t xml:space="preserve"> obdobja,</w:t>
      </w:r>
    </w:p>
    <w:p w14:paraId="373C248E"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F4441C"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77777777" w:rsidR="007F7A53" w:rsidRPr="00F4441C"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Arial Unicode MS" w:hAnsi="Univerza Sans" w:cs="Arial"/>
          <w:kern w:val="0"/>
          <w:sz w:val="18"/>
          <w:szCs w:val="18"/>
          <w:lang w:eastAsia="sl-SI"/>
        </w:rPr>
        <w:t>Dobavitelj naročniku jamči, da je vsa dobavljena in vgrajena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F4441C"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F4441C">
        <w:rPr>
          <w:rFonts w:ascii="Univerza Sans" w:eastAsia="Arial Unicode MS" w:hAnsi="Univerza Sans" w:cs="Arial"/>
          <w:b/>
          <w:spacing w:val="2"/>
          <w:kern w:val="0"/>
          <w:sz w:val="18"/>
          <w:szCs w:val="18"/>
        </w:rPr>
        <w:t>PODIZVAJALCI</w:t>
      </w:r>
    </w:p>
    <w:p w14:paraId="419AAC39" w14:textId="77777777" w:rsidR="007F7A53" w:rsidRPr="00F4441C"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rPr>
      </w:pPr>
      <w:r w:rsidRPr="00F4441C">
        <w:rPr>
          <w:rFonts w:ascii="Univerza Sans" w:eastAsia="Times New Roman" w:hAnsi="Univerza Sans" w:cs="Arial"/>
          <w:sz w:val="18"/>
          <w:szCs w:val="18"/>
          <w:lang w:eastAsia="zh-CN"/>
        </w:rPr>
        <w:t>člen</w:t>
      </w:r>
    </w:p>
    <w:p w14:paraId="65CDD6A7" w14:textId="77777777" w:rsidR="007F7A53" w:rsidRPr="00F4441C" w:rsidRDefault="007F7A53" w:rsidP="007F7A53">
      <w:pPr>
        <w:keepNext/>
        <w:widowControl/>
        <w:spacing w:after="0" w:line="276" w:lineRule="auto"/>
        <w:ind w:right="6"/>
        <w:jc w:val="both"/>
        <w:rPr>
          <w:rFonts w:ascii="Univerza Sans" w:eastAsia="Calibri" w:hAnsi="Univerza Sans" w:cs="Arial"/>
          <w:sz w:val="18"/>
          <w:szCs w:val="18"/>
          <w:lang w:eastAsia="zh-CN"/>
        </w:rPr>
      </w:pPr>
    </w:p>
    <w:p w14:paraId="24B0BD9B" w14:textId="63D540E2"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bo to pogodbo izpolnil z naslednjimi podizvajalc</w:t>
      </w:r>
      <w:r w:rsidR="00C900B1" w:rsidRPr="00F4441C">
        <w:rPr>
          <w:rFonts w:ascii="Univerza Sans" w:eastAsia="Arial Unicode MS" w:hAnsi="Univerza Sans" w:cs="Arial"/>
          <w:kern w:val="0"/>
          <w:sz w:val="18"/>
          <w:szCs w:val="18"/>
        </w:rPr>
        <w:t>em/</w:t>
      </w:r>
      <w:r w:rsidRPr="00F4441C">
        <w:rPr>
          <w:rFonts w:ascii="Univerza Sans" w:eastAsia="Arial Unicode MS" w:hAnsi="Univerza Sans" w:cs="Arial"/>
          <w:kern w:val="0"/>
          <w:sz w:val="18"/>
          <w:szCs w:val="18"/>
        </w:rPr>
        <w:t>i: __________________________.</w:t>
      </w:r>
      <w:r w:rsidR="008F1E06" w:rsidRPr="00F4441C">
        <w:rPr>
          <w:rFonts w:ascii="Univerza Sans" w:eastAsia="Arial Unicode MS" w:hAnsi="Univerza Sans" w:cs="Arial"/>
          <w:kern w:val="0"/>
          <w:sz w:val="18"/>
          <w:szCs w:val="18"/>
        </w:rPr>
        <w:t xml:space="preserve"> Podizvajalec</w:t>
      </w:r>
      <w:r w:rsidR="00C900B1" w:rsidRPr="00F4441C">
        <w:rPr>
          <w:rFonts w:ascii="Univerza Sans" w:eastAsia="Arial Unicode MS" w:hAnsi="Univerza Sans" w:cs="Arial"/>
          <w:kern w:val="0"/>
          <w:sz w:val="18"/>
          <w:szCs w:val="18"/>
        </w:rPr>
        <w:t>/i</w:t>
      </w:r>
      <w:r w:rsidR="008F1E06" w:rsidRPr="00F4441C">
        <w:rPr>
          <w:rFonts w:ascii="Univerza Sans" w:eastAsia="Arial Unicode MS" w:hAnsi="Univerza Sans" w:cs="Arial"/>
          <w:kern w:val="0"/>
          <w:sz w:val="18"/>
          <w:szCs w:val="18"/>
        </w:rPr>
        <w:t xml:space="preserve"> bo</w:t>
      </w:r>
      <w:r w:rsidR="00C900B1" w:rsidRPr="00F4441C">
        <w:rPr>
          <w:rFonts w:ascii="Univerza Sans" w:eastAsia="Arial Unicode MS" w:hAnsi="Univerza Sans" w:cs="Arial"/>
          <w:kern w:val="0"/>
          <w:sz w:val="18"/>
          <w:szCs w:val="18"/>
        </w:rPr>
        <w:t>/bodo</w:t>
      </w:r>
      <w:r w:rsidR="008F1E06" w:rsidRPr="00F4441C">
        <w:rPr>
          <w:rFonts w:ascii="Univerza Sans" w:eastAsia="Arial Unicode MS" w:hAnsi="Univerza Sans" w:cs="Arial"/>
          <w:kern w:val="0"/>
          <w:sz w:val="18"/>
          <w:szCs w:val="18"/>
        </w:rPr>
        <w:t xml:space="preserve"> izvajal</w:t>
      </w:r>
      <w:r w:rsidR="00C900B1" w:rsidRPr="00F4441C">
        <w:rPr>
          <w:rFonts w:ascii="Univerza Sans" w:eastAsia="Arial Unicode MS" w:hAnsi="Univerza Sans" w:cs="Arial"/>
          <w:kern w:val="0"/>
          <w:sz w:val="18"/>
          <w:szCs w:val="18"/>
        </w:rPr>
        <w:t>/i</w:t>
      </w:r>
      <w:r w:rsidR="008F1E06" w:rsidRPr="00F4441C">
        <w:rPr>
          <w:rFonts w:ascii="Univerza Sans" w:eastAsia="Arial Unicode MS" w:hAnsi="Univerza Sans" w:cs="Arial"/>
          <w:kern w:val="0"/>
          <w:sz w:val="18"/>
          <w:szCs w:val="18"/>
        </w:rPr>
        <w:t xml:space="preserve"> naslednja dela:  _______________________________, v predvideni skupni vrednosti ___________________ z vključenim DDV</w:t>
      </w:r>
      <w:r w:rsidR="00C900B1" w:rsidRPr="00F4441C">
        <w:rPr>
          <w:rFonts w:ascii="Univerza Sans" w:eastAsia="Arial Unicode MS" w:hAnsi="Univerza Sans" w:cs="Arial"/>
          <w:kern w:val="0"/>
          <w:sz w:val="18"/>
          <w:szCs w:val="18"/>
        </w:rPr>
        <w:t>.</w:t>
      </w:r>
    </w:p>
    <w:p w14:paraId="2B669D3B"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1AAAA392"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1F51E84A"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244926F7"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568A188"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3A09A30B"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EC09F29"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5EA6AA48"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izkazoval prejšnji podizvajalec.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 nominacije. Naročnik bo podizvajalca potrdil, ko bo preveril izpolnjevanje neobstoja vseh razlogov za izključitev in, v kolikor bo to primerno, izpolnjevanje pogojev za sodelovanje.</w:t>
      </w:r>
    </w:p>
    <w:p w14:paraId="3ADF6373"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26F6FDB5"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dokazila o izpolnjevanju pogojev za sodelovanje.</w:t>
      </w:r>
    </w:p>
    <w:p w14:paraId="6C6FD4CE"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1943CAB0" w14:textId="77777777" w:rsidR="007F7A53" w:rsidRPr="00F4441C" w:rsidRDefault="007F7A53" w:rsidP="007F7A53">
      <w:pPr>
        <w:spacing w:after="0" w:line="276" w:lineRule="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 xml:space="preserve">Naročnik bo zavrnil naknadno nominiranega podizvajalca: </w:t>
      </w:r>
    </w:p>
    <w:p w14:paraId="58C3927C" w14:textId="77777777" w:rsidR="007F7A53" w:rsidRPr="00F4441C"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lastRenderedPageBreak/>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61D78300" w14:textId="77777777" w:rsidR="007F7A53" w:rsidRPr="00F4441C"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če bi to lahko vplivalo na nemoteno izvajanje ali dokončanje del,</w:t>
      </w:r>
    </w:p>
    <w:p w14:paraId="23C97CAE" w14:textId="77777777" w:rsidR="007F7A53" w:rsidRPr="00F4441C"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 xml:space="preserve">če novi podizvajalec ne izpolnjuje pogojev za oddajo javnega naročila vsaj v enaki meri, kot jih je izpolnjeval podizvajalec, namesto katerega želi dobavitelj nominirati novega podizvajalca. </w:t>
      </w:r>
    </w:p>
    <w:p w14:paraId="03C0E559"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1A2B3B69"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0792E7D7"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29D4DB87"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v razmerju do naročnika v celoti odgovarja za izvedbo naročila, tudi če naročilo izvede s podizvajalci.</w:t>
      </w:r>
    </w:p>
    <w:p w14:paraId="65F69B43" w14:textId="77777777" w:rsidR="007F7A53" w:rsidRPr="00F4441C"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F4441C">
        <w:rPr>
          <w:rFonts w:ascii="Univerza Sans" w:eastAsia="Arial Unicode MS" w:hAnsi="Univerza Sans" w:cs="Arial"/>
          <w:b/>
          <w:spacing w:val="2"/>
          <w:kern w:val="0"/>
          <w:sz w:val="18"/>
          <w:szCs w:val="18"/>
        </w:rPr>
        <w:t>NAČIN IN ROK PLAČILA</w:t>
      </w:r>
    </w:p>
    <w:p w14:paraId="40AF55A5" w14:textId="77777777" w:rsidR="007F7A53" w:rsidRPr="00F4441C"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17581E5" w14:textId="0DFC919A" w:rsidR="007F7A53" w:rsidRPr="00F4441C"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F4441C">
        <w:rPr>
          <w:rFonts w:ascii="Univerza Sans" w:eastAsia="Calibri" w:hAnsi="Univerza Sans" w:cs="Arial"/>
          <w:kern w:val="0"/>
          <w:sz w:val="18"/>
          <w:szCs w:val="18"/>
        </w:rPr>
        <w:t>. Izvedeno dobavo po tej pogodbi bo dobavitelj obračunal z izstavitvijo računov, ki j</w:t>
      </w:r>
      <w:r w:rsidR="00667011">
        <w:rPr>
          <w:rFonts w:ascii="Univerza Sans" w:eastAsia="Calibri" w:hAnsi="Univerza Sans" w:cs="Arial"/>
          <w:kern w:val="0"/>
          <w:sz w:val="18"/>
          <w:szCs w:val="18"/>
        </w:rPr>
        <w:t>ih</w:t>
      </w:r>
      <w:r w:rsidR="000267EA" w:rsidRPr="00F4441C">
        <w:rPr>
          <w:rFonts w:ascii="Univerza Sans" w:eastAsia="Calibri" w:hAnsi="Univerza Sans" w:cs="Arial"/>
          <w:kern w:val="0"/>
          <w:sz w:val="18"/>
          <w:szCs w:val="18"/>
        </w:rPr>
        <w:t xml:space="preserve"> bo izstavil naročniku</w:t>
      </w:r>
      <w:r w:rsidR="00667011" w:rsidRPr="00667011">
        <w:rPr>
          <w:rFonts w:ascii="Univerza Sans" w:eastAsia="Calibri" w:hAnsi="Univerza Sans" w:cs="Arial"/>
          <w:kern w:val="0"/>
          <w:sz w:val="18"/>
          <w:szCs w:val="18"/>
        </w:rPr>
        <w:t>,</w:t>
      </w:r>
      <w:r w:rsidR="001D7D08" w:rsidRPr="00667011">
        <w:rPr>
          <w:rFonts w:ascii="Univerza Sans" w:eastAsia="Calibri" w:hAnsi="Univerza Sans" w:cs="Arial"/>
          <w:kern w:val="0"/>
          <w:sz w:val="18"/>
          <w:szCs w:val="18"/>
        </w:rPr>
        <w:t xml:space="preserve"> </w:t>
      </w:r>
      <w:r w:rsidR="000014E8" w:rsidRPr="00667011">
        <w:rPr>
          <w:rFonts w:ascii="Univerza Sans" w:eastAsia="Calibri" w:hAnsi="Univerza Sans" w:cs="Arial"/>
          <w:kern w:val="0"/>
          <w:sz w:val="18"/>
          <w:szCs w:val="18"/>
        </w:rPr>
        <w:t xml:space="preserve">UL, Fakulteti za </w:t>
      </w:r>
      <w:r w:rsidR="00667011" w:rsidRPr="00667011">
        <w:rPr>
          <w:rFonts w:ascii="Univerza Sans" w:eastAsia="Calibri" w:hAnsi="Univerza Sans" w:cs="Arial"/>
          <w:kern w:val="0"/>
          <w:sz w:val="18"/>
          <w:szCs w:val="18"/>
        </w:rPr>
        <w:t>farmacijo</w:t>
      </w:r>
      <w:r w:rsidR="000014E8" w:rsidRPr="00667011" w:rsidDel="000014E8">
        <w:rPr>
          <w:rFonts w:ascii="Univerza Sans" w:eastAsia="Calibri" w:hAnsi="Univerza Sans" w:cs="Arial"/>
          <w:kern w:val="0"/>
          <w:sz w:val="18"/>
          <w:szCs w:val="18"/>
        </w:rPr>
        <w:t xml:space="preserve"> </w:t>
      </w:r>
      <w:r w:rsidR="0097570E" w:rsidRPr="00667011">
        <w:rPr>
          <w:rFonts w:ascii="Univerza Sans" w:eastAsia="Calibri" w:hAnsi="Univerza Sans" w:cs="Arial"/>
          <w:kern w:val="0"/>
          <w:sz w:val="18"/>
          <w:szCs w:val="18"/>
        </w:rPr>
        <w:t xml:space="preserve">(v nadaljevanju </w:t>
      </w:r>
      <w:r w:rsidR="000014E8" w:rsidRPr="00667011">
        <w:rPr>
          <w:rFonts w:ascii="Univerza Sans" w:eastAsia="Calibri" w:hAnsi="Univerza Sans" w:cs="Arial"/>
          <w:kern w:val="0"/>
          <w:sz w:val="18"/>
          <w:szCs w:val="18"/>
        </w:rPr>
        <w:t>UL F</w:t>
      </w:r>
      <w:r w:rsidR="00667011" w:rsidRPr="00667011">
        <w:rPr>
          <w:rFonts w:ascii="Univerza Sans" w:eastAsia="Calibri" w:hAnsi="Univerza Sans" w:cs="Arial"/>
          <w:kern w:val="0"/>
          <w:sz w:val="18"/>
          <w:szCs w:val="18"/>
        </w:rPr>
        <w:t>F</w:t>
      </w:r>
      <w:r w:rsidR="000678E7">
        <w:rPr>
          <w:rFonts w:ascii="Univerza Sans" w:eastAsia="Calibri" w:hAnsi="Univerza Sans" w:cs="Arial"/>
          <w:kern w:val="0"/>
          <w:sz w:val="18"/>
          <w:szCs w:val="18"/>
        </w:rPr>
        <w:t>A</w:t>
      </w:r>
      <w:r w:rsidR="0097570E" w:rsidRPr="00667011">
        <w:rPr>
          <w:rFonts w:ascii="Univerza Sans" w:eastAsia="Calibri" w:hAnsi="Univerza Sans" w:cs="Arial"/>
          <w:kern w:val="0"/>
          <w:sz w:val="18"/>
          <w:szCs w:val="18"/>
        </w:rPr>
        <w:t>)</w:t>
      </w:r>
      <w:r w:rsidR="00667011" w:rsidRPr="00667011">
        <w:rPr>
          <w:rFonts w:ascii="Univerza Sans" w:eastAsia="Calibri" w:hAnsi="Univerza Sans" w:cs="Arial"/>
          <w:kern w:val="0"/>
          <w:sz w:val="18"/>
          <w:szCs w:val="18"/>
        </w:rPr>
        <w:t xml:space="preserve"> ter Inštitutu Jožef Stefan (v nadaljevanju IJS)</w:t>
      </w:r>
      <w:r w:rsidR="000267EA" w:rsidRPr="00667011">
        <w:rPr>
          <w:rFonts w:ascii="Univerza Sans" w:eastAsia="Calibri" w:hAnsi="Univerza Sans" w:cs="Arial"/>
          <w:kern w:val="0"/>
          <w:sz w:val="18"/>
          <w:szCs w:val="18"/>
        </w:rPr>
        <w:t>.</w:t>
      </w:r>
    </w:p>
    <w:p w14:paraId="3404F7B2" w14:textId="77777777" w:rsidR="007F7A53" w:rsidRPr="00F4441C"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F4441C">
        <w:rPr>
          <w:rFonts w:ascii="Univerza Sans" w:eastAsia="Times New Roman" w:hAnsi="Univerza Sans" w:cs="Arial"/>
          <w:kern w:val="0"/>
          <w:sz w:val="18"/>
          <w:szCs w:val="18"/>
        </w:rPr>
        <w:t xml:space="preserve">Dobavitelj izstavi naročniku e-račun prek spletne aplikacije </w:t>
      </w:r>
      <w:proofErr w:type="spellStart"/>
      <w:r w:rsidRPr="00F4441C">
        <w:rPr>
          <w:rFonts w:ascii="Univerza Sans" w:eastAsia="Times New Roman" w:hAnsi="Univerza Sans" w:cs="Arial"/>
          <w:kern w:val="0"/>
          <w:sz w:val="18"/>
          <w:szCs w:val="18"/>
        </w:rPr>
        <w:t>UJPnet</w:t>
      </w:r>
      <w:proofErr w:type="spellEnd"/>
      <w:r w:rsidRPr="00F4441C">
        <w:rPr>
          <w:rFonts w:ascii="Univerza Sans" w:eastAsia="Times New Roman" w:hAnsi="Univerza Sans"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5" w:name="_Hlk116471473"/>
      <w:r w:rsidRPr="00F4441C">
        <w:rPr>
          <w:rFonts w:ascii="Univerza Sans" w:eastAsia="Times New Roman" w:hAnsi="Univerza Sans" w:cs="Arial"/>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5"/>
    <w:p w14:paraId="3D9F48C6"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i/>
          <w:kern w:val="0"/>
          <w:sz w:val="18"/>
          <w:szCs w:val="18"/>
        </w:rPr>
      </w:pPr>
      <w:r w:rsidRPr="00F4441C">
        <w:rPr>
          <w:rFonts w:ascii="Univerza Sans" w:eastAsia="Calibri" w:hAnsi="Univerza Sans" w:cs="Arial"/>
          <w:i/>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2D6A759F" w:rsidR="0097570E" w:rsidRPr="00F4441C"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Naročnik oziroma </w:t>
      </w:r>
      <w:r w:rsidR="000014E8">
        <w:rPr>
          <w:rFonts w:ascii="Univerza Sans" w:eastAsia="Calibri" w:hAnsi="Univerza Sans" w:cs="Arial"/>
          <w:kern w:val="0"/>
          <w:sz w:val="18"/>
          <w:szCs w:val="18"/>
        </w:rPr>
        <w:t xml:space="preserve">UL </w:t>
      </w:r>
      <w:r w:rsidR="000014E8" w:rsidRPr="00AD0E86">
        <w:rPr>
          <w:rFonts w:ascii="Univerza Sans" w:eastAsia="Calibri" w:hAnsi="Univerza Sans" w:cs="Arial"/>
          <w:kern w:val="0"/>
          <w:sz w:val="18"/>
          <w:szCs w:val="18"/>
          <w:highlight w:val="yellow"/>
        </w:rPr>
        <w:t>F</w:t>
      </w:r>
      <w:r w:rsidR="00667011">
        <w:rPr>
          <w:rFonts w:ascii="Univerza Sans" w:eastAsia="Calibri" w:hAnsi="Univerza Sans" w:cs="Arial"/>
          <w:kern w:val="0"/>
          <w:sz w:val="18"/>
          <w:szCs w:val="18"/>
        </w:rPr>
        <w:t>F</w:t>
      </w:r>
      <w:r w:rsidR="000678E7">
        <w:rPr>
          <w:rFonts w:ascii="Univerza Sans" w:eastAsia="Calibri" w:hAnsi="Univerza Sans" w:cs="Arial"/>
          <w:kern w:val="0"/>
          <w:sz w:val="18"/>
          <w:szCs w:val="18"/>
        </w:rPr>
        <w:t>A</w:t>
      </w:r>
      <w:r w:rsidR="00667011">
        <w:rPr>
          <w:rFonts w:ascii="Univerza Sans" w:eastAsia="Calibri" w:hAnsi="Univerza Sans" w:cs="Arial"/>
          <w:kern w:val="0"/>
          <w:sz w:val="18"/>
          <w:szCs w:val="18"/>
        </w:rPr>
        <w:t xml:space="preserve"> oziroma</w:t>
      </w:r>
      <w:r w:rsidRPr="00F4441C">
        <w:rPr>
          <w:rFonts w:ascii="Univerza Sans" w:eastAsia="Calibri" w:hAnsi="Univerza Sans" w:cs="Arial"/>
          <w:kern w:val="0"/>
          <w:sz w:val="18"/>
          <w:szCs w:val="18"/>
        </w:rPr>
        <w:t xml:space="preserve"> </w:t>
      </w:r>
      <w:r w:rsidR="00667011">
        <w:rPr>
          <w:rFonts w:ascii="Univerza Sans" w:eastAsia="Calibri" w:hAnsi="Univerza Sans" w:cs="Arial"/>
          <w:kern w:val="0"/>
          <w:sz w:val="18"/>
          <w:szCs w:val="18"/>
        </w:rPr>
        <w:t xml:space="preserve">IJS </w:t>
      </w:r>
      <w:r w:rsidRPr="00F4441C">
        <w:rPr>
          <w:rFonts w:ascii="Univerza Sans" w:eastAsia="Calibri" w:hAnsi="Univerza Sans" w:cs="Arial"/>
          <w:kern w:val="0"/>
          <w:sz w:val="18"/>
          <w:szCs w:val="18"/>
        </w:rPr>
        <w:t>bo poravnal svoje obveznosti do dobavitelja po tej pogodbi na podlagi pravilno izstavljenega računa, ki ga dobavitelj izstavi v roku 8 dni po dobavi in montaži opreme ter izvedenem usposabljanju naročnikovih uporabnikov.</w:t>
      </w:r>
    </w:p>
    <w:p w14:paraId="1E96CE68" w14:textId="1DFEE4F5" w:rsidR="0097570E" w:rsidRPr="00F4441C"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667011">
        <w:rPr>
          <w:rFonts w:ascii="Univerza Sans" w:eastAsia="Calibri" w:hAnsi="Univerza Sans" w:cs="Arial"/>
          <w:kern w:val="0"/>
          <w:sz w:val="18"/>
          <w:szCs w:val="18"/>
        </w:rPr>
        <w:t xml:space="preserve">Dobavitelj izstavi račun v višini </w:t>
      </w:r>
      <w:bookmarkStart w:id="16" w:name="_Hlk192678128"/>
      <w:r w:rsidRPr="00667011">
        <w:rPr>
          <w:rFonts w:ascii="Univerza Sans" w:eastAsia="Calibri" w:hAnsi="Univerza Sans" w:cs="Arial"/>
          <w:kern w:val="0"/>
          <w:sz w:val="18"/>
          <w:szCs w:val="18"/>
        </w:rPr>
        <w:fldChar w:fldCharType="begin">
          <w:ffData>
            <w:name w:val="Besedilo48"/>
            <w:enabled/>
            <w:calcOnExit w:val="0"/>
            <w:textInput/>
          </w:ffData>
        </w:fldChar>
      </w:r>
      <w:r w:rsidRPr="00667011">
        <w:rPr>
          <w:rFonts w:ascii="Univerza Sans" w:eastAsia="Calibri" w:hAnsi="Univerza Sans" w:cs="Arial"/>
          <w:kern w:val="0"/>
          <w:sz w:val="18"/>
          <w:szCs w:val="18"/>
        </w:rPr>
        <w:instrText xml:space="preserve"> FORMTEXT </w:instrText>
      </w:r>
      <w:r w:rsidRPr="00667011">
        <w:rPr>
          <w:rFonts w:ascii="Univerza Sans" w:eastAsia="Calibri" w:hAnsi="Univerza Sans" w:cs="Arial"/>
          <w:kern w:val="0"/>
          <w:sz w:val="18"/>
          <w:szCs w:val="18"/>
        </w:rPr>
      </w:r>
      <w:r w:rsidRPr="00667011">
        <w:rPr>
          <w:rFonts w:ascii="Univerza Sans" w:eastAsia="Calibri" w:hAnsi="Univerza Sans" w:cs="Arial"/>
          <w:kern w:val="0"/>
          <w:sz w:val="18"/>
          <w:szCs w:val="18"/>
        </w:rPr>
        <w:fldChar w:fldCharType="separate"/>
      </w:r>
      <w:r w:rsidRPr="00667011">
        <w:rPr>
          <w:rFonts w:ascii="Univerza Sans" w:eastAsia="Calibri" w:hAnsi="Univerza Sans" w:cs="Arial"/>
          <w:kern w:val="0"/>
          <w:sz w:val="18"/>
          <w:szCs w:val="18"/>
        </w:rPr>
        <w:t> </w:t>
      </w:r>
      <w:r w:rsidRPr="00667011">
        <w:rPr>
          <w:rFonts w:ascii="Univerza Sans" w:eastAsia="Calibri" w:hAnsi="Univerza Sans" w:cs="Arial"/>
          <w:kern w:val="0"/>
          <w:sz w:val="18"/>
          <w:szCs w:val="18"/>
        </w:rPr>
        <w:t> </w:t>
      </w:r>
      <w:r w:rsidRPr="00667011">
        <w:rPr>
          <w:rFonts w:ascii="Univerza Sans" w:eastAsia="Calibri" w:hAnsi="Univerza Sans" w:cs="Arial"/>
          <w:kern w:val="0"/>
          <w:sz w:val="18"/>
          <w:szCs w:val="18"/>
        </w:rPr>
        <w:t> </w:t>
      </w:r>
      <w:r w:rsidRPr="00667011">
        <w:rPr>
          <w:rFonts w:ascii="Univerza Sans" w:eastAsia="Calibri" w:hAnsi="Univerza Sans" w:cs="Arial"/>
          <w:kern w:val="0"/>
          <w:sz w:val="18"/>
          <w:szCs w:val="18"/>
        </w:rPr>
        <w:t> </w:t>
      </w:r>
      <w:r w:rsidRPr="00667011">
        <w:rPr>
          <w:rFonts w:ascii="Univerza Sans" w:eastAsia="Calibri" w:hAnsi="Univerza Sans" w:cs="Arial"/>
          <w:kern w:val="0"/>
          <w:sz w:val="18"/>
          <w:szCs w:val="18"/>
        </w:rPr>
        <w:t> </w:t>
      </w:r>
      <w:r w:rsidRPr="00667011">
        <w:rPr>
          <w:rFonts w:ascii="Univerza Sans" w:eastAsia="Calibri" w:hAnsi="Univerza Sans" w:cs="Arial"/>
          <w:kern w:val="0"/>
          <w:sz w:val="18"/>
          <w:szCs w:val="18"/>
        </w:rPr>
        <w:fldChar w:fldCharType="end"/>
      </w:r>
      <w:bookmarkEnd w:id="16"/>
      <w:r w:rsidRPr="00667011">
        <w:rPr>
          <w:rFonts w:ascii="Univerza Sans" w:eastAsia="Calibri" w:hAnsi="Univerza Sans" w:cs="Arial"/>
          <w:kern w:val="0"/>
          <w:sz w:val="18"/>
          <w:szCs w:val="18"/>
        </w:rPr>
        <w:t xml:space="preserve"> naročniku UL, Biotehniška fakulteta, </w:t>
      </w:r>
      <w:r w:rsidR="00667011" w:rsidRPr="00667011">
        <w:rPr>
          <w:rFonts w:ascii="Univerza Sans" w:eastAsia="Calibri" w:hAnsi="Univerza Sans" w:cs="Arial"/>
          <w:kern w:val="0"/>
          <w:sz w:val="18"/>
          <w:szCs w:val="18"/>
        </w:rPr>
        <w:t xml:space="preserve">ter </w:t>
      </w:r>
      <w:r w:rsidRPr="00667011">
        <w:rPr>
          <w:rFonts w:ascii="Univerza Sans" w:eastAsia="Calibri" w:hAnsi="Univerza Sans" w:cs="Arial"/>
          <w:kern w:val="0"/>
          <w:sz w:val="18"/>
          <w:szCs w:val="18"/>
        </w:rPr>
        <w:t xml:space="preserve">račun v višini </w:t>
      </w:r>
      <w:r w:rsidR="00667011" w:rsidRPr="00667011">
        <w:rPr>
          <w:rFonts w:ascii="Univerza Sans" w:eastAsia="Calibri" w:hAnsi="Univerza Sans" w:cs="Arial"/>
          <w:kern w:val="0"/>
          <w:sz w:val="18"/>
          <w:szCs w:val="18"/>
        </w:rPr>
        <w:t>1</w:t>
      </w:r>
      <w:r w:rsidR="00B2414E" w:rsidRPr="00667011">
        <w:rPr>
          <w:rFonts w:ascii="Univerza Sans" w:eastAsia="Calibri" w:hAnsi="Univerza Sans" w:cs="Arial"/>
          <w:kern w:val="0"/>
          <w:sz w:val="18"/>
          <w:szCs w:val="18"/>
        </w:rPr>
        <w:t>0</w:t>
      </w:r>
      <w:r w:rsidRPr="00667011">
        <w:rPr>
          <w:rFonts w:ascii="Univerza Sans" w:eastAsia="Calibri" w:hAnsi="Univerza Sans" w:cs="Arial"/>
          <w:kern w:val="0"/>
          <w:sz w:val="18"/>
          <w:szCs w:val="18"/>
        </w:rPr>
        <w:t>.</w:t>
      </w:r>
      <w:r w:rsidR="00B2414E" w:rsidRPr="00667011">
        <w:rPr>
          <w:rFonts w:ascii="Univerza Sans" w:eastAsia="Calibri" w:hAnsi="Univerza Sans" w:cs="Arial"/>
          <w:kern w:val="0"/>
          <w:sz w:val="18"/>
          <w:szCs w:val="18"/>
        </w:rPr>
        <w:t>0</w:t>
      </w:r>
      <w:r w:rsidRPr="00667011">
        <w:rPr>
          <w:rFonts w:ascii="Univerza Sans" w:eastAsia="Calibri" w:hAnsi="Univerza Sans" w:cs="Arial"/>
          <w:kern w:val="0"/>
          <w:sz w:val="18"/>
          <w:szCs w:val="18"/>
        </w:rPr>
        <w:t xml:space="preserve">00,00 € z DDV </w:t>
      </w:r>
      <w:r w:rsidR="00B2414E" w:rsidRPr="00667011">
        <w:rPr>
          <w:rFonts w:ascii="Univerza Sans" w:eastAsia="Calibri" w:hAnsi="Univerza Sans" w:cs="Arial"/>
          <w:kern w:val="0"/>
          <w:sz w:val="18"/>
          <w:szCs w:val="18"/>
        </w:rPr>
        <w:t xml:space="preserve">UL, </w:t>
      </w:r>
      <w:r w:rsidR="00667011" w:rsidRPr="00667011">
        <w:rPr>
          <w:rFonts w:ascii="Univerza Sans" w:eastAsia="Calibri" w:hAnsi="Univerza Sans" w:cs="Arial"/>
          <w:kern w:val="0"/>
          <w:sz w:val="18"/>
          <w:szCs w:val="18"/>
        </w:rPr>
        <w:t>Fakulteti za farmacijo</w:t>
      </w:r>
      <w:r w:rsidR="00B2414E" w:rsidRPr="00667011">
        <w:rPr>
          <w:rFonts w:ascii="Univerza Sans" w:eastAsia="Calibri" w:hAnsi="Univerza Sans" w:cs="Arial"/>
          <w:kern w:val="0"/>
          <w:sz w:val="18"/>
          <w:szCs w:val="18"/>
        </w:rPr>
        <w:t xml:space="preserve"> </w:t>
      </w:r>
      <w:r w:rsidRPr="00667011">
        <w:rPr>
          <w:rFonts w:ascii="Univerza Sans" w:eastAsia="Calibri" w:hAnsi="Univerza Sans" w:cs="Arial"/>
          <w:kern w:val="0"/>
          <w:sz w:val="18"/>
          <w:szCs w:val="18"/>
        </w:rPr>
        <w:t>(</w:t>
      </w:r>
      <w:r w:rsidR="000014E8" w:rsidRPr="00667011">
        <w:rPr>
          <w:rFonts w:ascii="Univerza Sans" w:eastAsia="Calibri" w:hAnsi="Univerza Sans" w:cs="Arial"/>
          <w:kern w:val="0"/>
          <w:sz w:val="18"/>
          <w:szCs w:val="18"/>
        </w:rPr>
        <w:t>UL F</w:t>
      </w:r>
      <w:r w:rsidR="00667011" w:rsidRPr="00667011">
        <w:rPr>
          <w:rFonts w:ascii="Univerza Sans" w:eastAsia="Calibri" w:hAnsi="Univerza Sans" w:cs="Arial"/>
          <w:kern w:val="0"/>
          <w:sz w:val="18"/>
          <w:szCs w:val="18"/>
        </w:rPr>
        <w:t>F</w:t>
      </w:r>
      <w:r w:rsidR="000678E7">
        <w:rPr>
          <w:rFonts w:ascii="Univerza Sans" w:eastAsia="Calibri" w:hAnsi="Univerza Sans" w:cs="Arial"/>
          <w:kern w:val="0"/>
          <w:sz w:val="18"/>
          <w:szCs w:val="18"/>
        </w:rPr>
        <w:t>A</w:t>
      </w:r>
      <w:r w:rsidRPr="00667011">
        <w:rPr>
          <w:rFonts w:ascii="Univerza Sans" w:eastAsia="Calibri" w:hAnsi="Univerza Sans" w:cs="Arial"/>
          <w:kern w:val="0"/>
          <w:sz w:val="18"/>
          <w:szCs w:val="18"/>
        </w:rPr>
        <w:t>)</w:t>
      </w:r>
      <w:r w:rsidR="00667011" w:rsidRPr="00667011">
        <w:rPr>
          <w:rFonts w:ascii="Univerza Sans" w:eastAsia="Calibri" w:hAnsi="Univerza Sans" w:cs="Arial"/>
          <w:kern w:val="0"/>
          <w:sz w:val="18"/>
          <w:szCs w:val="18"/>
        </w:rPr>
        <w:t>, ter račun v višini 5.000,00 € z DDV Inštitutu Jožef Stefan (IJS)</w:t>
      </w:r>
      <w:r w:rsidRPr="00667011">
        <w:rPr>
          <w:rFonts w:ascii="Univerza Sans" w:eastAsia="Calibri" w:hAnsi="Univerza Sans" w:cs="Arial"/>
          <w:kern w:val="0"/>
          <w:sz w:val="18"/>
          <w:szCs w:val="18"/>
        </w:rPr>
        <w:t>.</w:t>
      </w:r>
    </w:p>
    <w:p w14:paraId="505D238C" w14:textId="56A244C6" w:rsidR="0097570E" w:rsidRPr="00F4441C"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Naročnik oziroma </w:t>
      </w:r>
      <w:r w:rsidR="000014E8">
        <w:rPr>
          <w:rFonts w:ascii="Univerza Sans" w:eastAsia="Calibri" w:hAnsi="Univerza Sans" w:cs="Arial"/>
          <w:kern w:val="0"/>
          <w:sz w:val="18"/>
          <w:szCs w:val="18"/>
        </w:rPr>
        <w:t xml:space="preserve">UL </w:t>
      </w:r>
      <w:r w:rsidR="000014E8" w:rsidRPr="00AD0E86">
        <w:rPr>
          <w:rFonts w:ascii="Univerza Sans" w:eastAsia="Calibri" w:hAnsi="Univerza Sans" w:cs="Arial"/>
          <w:kern w:val="0"/>
          <w:sz w:val="18"/>
          <w:szCs w:val="18"/>
          <w:highlight w:val="yellow"/>
        </w:rPr>
        <w:t>F</w:t>
      </w:r>
      <w:r w:rsidR="00667011">
        <w:rPr>
          <w:rFonts w:ascii="Univerza Sans" w:eastAsia="Calibri" w:hAnsi="Univerza Sans" w:cs="Arial"/>
          <w:kern w:val="0"/>
          <w:sz w:val="18"/>
          <w:szCs w:val="18"/>
        </w:rPr>
        <w:t>F</w:t>
      </w:r>
      <w:r w:rsidR="000678E7">
        <w:rPr>
          <w:rFonts w:ascii="Univerza Sans" w:eastAsia="Calibri" w:hAnsi="Univerza Sans" w:cs="Arial"/>
          <w:kern w:val="0"/>
          <w:sz w:val="18"/>
          <w:szCs w:val="18"/>
        </w:rPr>
        <w:t>A</w:t>
      </w:r>
      <w:r w:rsidRPr="00F4441C">
        <w:rPr>
          <w:rFonts w:ascii="Univerza Sans" w:eastAsia="Calibri" w:hAnsi="Univerza Sans" w:cs="Arial"/>
          <w:kern w:val="0"/>
          <w:sz w:val="18"/>
          <w:szCs w:val="18"/>
        </w:rPr>
        <w:t xml:space="preserve"> </w:t>
      </w:r>
      <w:r w:rsidR="00667011">
        <w:rPr>
          <w:rFonts w:ascii="Univerza Sans" w:eastAsia="Calibri" w:hAnsi="Univerza Sans" w:cs="Arial"/>
          <w:kern w:val="0"/>
          <w:sz w:val="18"/>
          <w:szCs w:val="18"/>
        </w:rPr>
        <w:t xml:space="preserve">oziroma IJS </w:t>
      </w:r>
      <w:r w:rsidRPr="00F4441C">
        <w:rPr>
          <w:rFonts w:ascii="Univerza Sans" w:eastAsia="Calibri" w:hAnsi="Univerza Sans" w:cs="Arial"/>
          <w:kern w:val="0"/>
          <w:sz w:val="18"/>
          <w:szCs w:val="18"/>
        </w:rPr>
        <w:t xml:space="preserve">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oziroma </w:t>
      </w:r>
      <w:r w:rsidR="000014E8">
        <w:rPr>
          <w:rFonts w:ascii="Univerza Sans" w:eastAsia="Calibri" w:hAnsi="Univerza Sans" w:cs="Arial"/>
          <w:kern w:val="0"/>
          <w:sz w:val="18"/>
          <w:szCs w:val="18"/>
        </w:rPr>
        <w:t>UL F</w:t>
      </w:r>
      <w:r w:rsidR="00667011">
        <w:rPr>
          <w:rFonts w:ascii="Univerza Sans" w:eastAsia="Calibri" w:hAnsi="Univerza Sans" w:cs="Arial"/>
          <w:kern w:val="0"/>
          <w:sz w:val="18"/>
          <w:szCs w:val="18"/>
        </w:rPr>
        <w:t>F</w:t>
      </w:r>
      <w:r w:rsidR="000678E7">
        <w:rPr>
          <w:rFonts w:ascii="Univerza Sans" w:eastAsia="Calibri" w:hAnsi="Univerza Sans" w:cs="Arial"/>
          <w:kern w:val="0"/>
          <w:sz w:val="18"/>
          <w:szCs w:val="18"/>
        </w:rPr>
        <w:t>A</w:t>
      </w:r>
      <w:r w:rsidR="00667011">
        <w:rPr>
          <w:rFonts w:ascii="Univerza Sans" w:eastAsia="Calibri" w:hAnsi="Univerza Sans" w:cs="Arial"/>
          <w:kern w:val="0"/>
          <w:sz w:val="18"/>
          <w:szCs w:val="18"/>
        </w:rPr>
        <w:t xml:space="preserve"> oz. IJS</w:t>
      </w:r>
      <w:r w:rsidRPr="00F4441C">
        <w:rPr>
          <w:rFonts w:ascii="Univerza Sans" w:eastAsia="Calibri" w:hAnsi="Univerza Sans" w:cs="Arial"/>
          <w:kern w:val="0"/>
          <w:sz w:val="18"/>
          <w:szCs w:val="18"/>
        </w:rPr>
        <w:t xml:space="preserve"> poda nalog za plačilo organizaciji, pri kateri ima svoj transakcijski račun.</w:t>
      </w:r>
    </w:p>
    <w:p w14:paraId="22B796FE" w14:textId="73584FEB" w:rsidR="007F7A53" w:rsidRPr="00F4441C"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F4441C">
        <w:rPr>
          <w:rFonts w:ascii="Univerza Sans" w:eastAsia="Calibri" w:hAnsi="Univerza Sans" w:cs="Arial"/>
          <w:kern w:val="0"/>
          <w:sz w:val="18"/>
          <w:szCs w:val="18"/>
        </w:rPr>
        <w:t>V primeru plačilne zamude naročnika</w:t>
      </w:r>
      <w:r w:rsidR="0097570E" w:rsidRPr="00F4441C">
        <w:rPr>
          <w:rFonts w:ascii="Univerza Sans" w:eastAsia="Calibri" w:hAnsi="Univerza Sans" w:cs="Arial"/>
          <w:kern w:val="0"/>
          <w:sz w:val="18"/>
          <w:szCs w:val="18"/>
        </w:rPr>
        <w:t xml:space="preserve"> ali </w:t>
      </w:r>
      <w:r w:rsidR="000014E8">
        <w:rPr>
          <w:rFonts w:ascii="Univerza Sans" w:eastAsia="Calibri" w:hAnsi="Univerza Sans" w:cs="Arial"/>
          <w:kern w:val="0"/>
          <w:sz w:val="18"/>
          <w:szCs w:val="18"/>
        </w:rPr>
        <w:t xml:space="preserve">UL </w:t>
      </w:r>
      <w:r w:rsidR="000014E8" w:rsidRPr="00AD0E86">
        <w:rPr>
          <w:rFonts w:ascii="Univerza Sans" w:eastAsia="Calibri" w:hAnsi="Univerza Sans" w:cs="Arial"/>
          <w:kern w:val="0"/>
          <w:sz w:val="18"/>
          <w:szCs w:val="18"/>
          <w:highlight w:val="yellow"/>
        </w:rPr>
        <w:t>F</w:t>
      </w:r>
      <w:r w:rsidR="00667011">
        <w:rPr>
          <w:rFonts w:ascii="Univerza Sans" w:eastAsia="Calibri" w:hAnsi="Univerza Sans" w:cs="Arial"/>
          <w:kern w:val="0"/>
          <w:sz w:val="18"/>
          <w:szCs w:val="18"/>
        </w:rPr>
        <w:t>F</w:t>
      </w:r>
      <w:r w:rsidR="000678E7">
        <w:rPr>
          <w:rFonts w:ascii="Univerza Sans" w:eastAsia="Calibri" w:hAnsi="Univerza Sans" w:cs="Arial"/>
          <w:kern w:val="0"/>
          <w:sz w:val="18"/>
          <w:szCs w:val="18"/>
        </w:rPr>
        <w:t>A</w:t>
      </w:r>
      <w:r w:rsidR="00667011">
        <w:rPr>
          <w:rFonts w:ascii="Univerza Sans" w:eastAsia="Calibri" w:hAnsi="Univerza Sans" w:cs="Arial"/>
          <w:kern w:val="0"/>
          <w:sz w:val="18"/>
          <w:szCs w:val="18"/>
        </w:rPr>
        <w:t xml:space="preserve"> ali</w:t>
      </w:r>
      <w:r w:rsidRPr="00F4441C">
        <w:rPr>
          <w:rFonts w:ascii="Univerza Sans" w:eastAsia="Calibri" w:hAnsi="Univerza Sans" w:cs="Arial"/>
          <w:kern w:val="0"/>
          <w:sz w:val="18"/>
          <w:szCs w:val="18"/>
        </w:rPr>
        <w:t xml:space="preserve"> </w:t>
      </w:r>
      <w:r w:rsidR="00667011">
        <w:rPr>
          <w:rFonts w:ascii="Univerza Sans" w:eastAsia="Calibri" w:hAnsi="Univerza Sans" w:cs="Arial"/>
          <w:kern w:val="0"/>
          <w:sz w:val="18"/>
          <w:szCs w:val="18"/>
        </w:rPr>
        <w:t xml:space="preserve">IJS </w:t>
      </w:r>
      <w:r w:rsidRPr="00F4441C">
        <w:rPr>
          <w:rFonts w:ascii="Univerza Sans" w:eastAsia="Calibri" w:hAnsi="Univerza Sans" w:cs="Arial"/>
          <w:kern w:val="0"/>
          <w:sz w:val="18"/>
          <w:szCs w:val="18"/>
        </w:rPr>
        <w:t>lahko dobavitelj obračuna zakonske zamudne obresti skladno z veljavnimi predpisi.</w:t>
      </w:r>
    </w:p>
    <w:p w14:paraId="7828578D" w14:textId="77777777" w:rsidR="007F7A53" w:rsidRPr="00F4441C"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3EB3AECA"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F4441C"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lastRenderedPageBreak/>
        <w:t>Naročnik lahko v primerih, navedenih v prejšnjem odstavku, na stroške dobavitelja poveri izvedbo storitve drugemu dobavitelju.</w:t>
      </w:r>
    </w:p>
    <w:p w14:paraId="5D1F48EE" w14:textId="3EEA572A" w:rsidR="00A44E94" w:rsidRDefault="00CC41C9" w:rsidP="00A44E94">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D437AF">
        <w:rPr>
          <w:rFonts w:ascii="Univerza Sans" w:eastAsia="Arial Unicode MS" w:hAnsi="Univerza Sans" w:cs="Arial"/>
          <w:b/>
          <w:spacing w:val="2"/>
          <w:kern w:val="0"/>
          <w:sz w:val="18"/>
          <w:szCs w:val="18"/>
        </w:rPr>
        <w:t>FINANČNA ZAVAROVANJA</w:t>
      </w:r>
    </w:p>
    <w:p w14:paraId="192C9739" w14:textId="77777777" w:rsidR="00CC41C9" w:rsidRPr="00F4441C" w:rsidRDefault="00CC41C9" w:rsidP="00CC41C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3B7D0C16" w14:textId="130D0968" w:rsidR="00CC41C9" w:rsidRPr="00CC41C9" w:rsidRDefault="00374F44" w:rsidP="00CC41C9">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374F44">
        <w:rPr>
          <w:rFonts w:ascii="Univerza Sans" w:eastAsia="Calibri" w:hAnsi="Univerza Sans" w:cs="Arial"/>
          <w:kern w:val="2"/>
          <w:sz w:val="18"/>
          <w:szCs w:val="18"/>
        </w:rPr>
        <w:t>Izbran ponudnik mora ob podpisu pogodbe oz. najkasneje v 5 dneh naročniku predložiti finančno zavarovanje - bianco menico z menično izjavo (v treh izvodih v papirni obliki) v skupni višini 10 % skupne pogodbene vrednosti z DDV v EUR, ki se bo štela kot zavarovanje za dobro izvedbo pogodbenih obveznosti za čas trajanja pogodbe, podaljšanega za dodatnih 30 dni po izteku.</w:t>
      </w:r>
      <w:r w:rsidR="00CC41C9" w:rsidRPr="00CC41C9">
        <w:rPr>
          <w:rFonts w:ascii="Univerza Sans" w:eastAsia="Calibri" w:hAnsi="Univerza Sans" w:cs="Arial"/>
          <w:kern w:val="2"/>
          <w:sz w:val="18"/>
          <w:szCs w:val="18"/>
        </w:rPr>
        <w:t xml:space="preserve"> </w:t>
      </w:r>
    </w:p>
    <w:p w14:paraId="474582BB" w14:textId="77777777" w:rsidR="00CC41C9" w:rsidRPr="00CC41C9" w:rsidRDefault="00CC41C9" w:rsidP="00CC41C9">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CC41C9">
        <w:rPr>
          <w:rFonts w:ascii="Univerza Sans" w:eastAsia="Calibri" w:hAnsi="Univerza Sans" w:cs="Arial"/>
          <w:kern w:val="2"/>
          <w:sz w:val="18"/>
          <w:szCs w:val="18"/>
        </w:rPr>
        <w:t>Če se skladno s 95. členom ZJN-3 spremeni rok veljavnosti pogodbe, garancijski rok ali vrednost predmeta naročila, mora izvajalec temu ustrezno spremeniti, podaljšati oziroma nadomestiti predloženo zavarovanje. V primeru, ko naročnik unovči oziroma predloži v unovčitev finančno zavarovanje, mu mora izvajalec brez nepotrebnega odlašanja predložiti novo finančno zavarovanje.</w:t>
      </w:r>
    </w:p>
    <w:p w14:paraId="50B51880" w14:textId="4DBD20AF" w:rsidR="00CC41C9" w:rsidRPr="00CC41C9" w:rsidRDefault="00374F44" w:rsidP="00CC41C9">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374F44">
        <w:rPr>
          <w:rFonts w:ascii="Univerza Sans" w:eastAsia="Calibri" w:hAnsi="Univerza Sans" w:cs="Arial"/>
          <w:kern w:val="2"/>
          <w:sz w:val="18"/>
          <w:szCs w:val="18"/>
        </w:rPr>
        <w:t>Finančno zavarovanje za dobro izvedbo pogodbenih obveznosti lahko naročnik unovči, če (kot primeroma, a ne izključno):</w:t>
      </w:r>
    </w:p>
    <w:p w14:paraId="63DB4D85"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ne prične izpolnjevati svojih pogodbenih obveznosti v roku in v skladu z določili pogodbe; ali</w:t>
      </w:r>
    </w:p>
    <w:p w14:paraId="6F39DBC1"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preneha izpolnjevati svoje pogodbene obveznosti v skladu z določili pogodbe; ali</w:t>
      </w:r>
    </w:p>
    <w:p w14:paraId="19B05F4C"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svojih obveznosti ne izpolni skladno s pogodbo, v dogovorjeni kakovosti, obsegu ali rokih (tj. razlog neizpolnitve, nepravočasne izpolnitve ali nepravilne izpolnitve); ali</w:t>
      </w:r>
    </w:p>
    <w:p w14:paraId="1E44948B"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odstopi od pogodbe brez utemeljenega razloga, ki bi izviral iz sfere naročnika; ali</w:t>
      </w:r>
    </w:p>
    <w:p w14:paraId="4803593C"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naročnik odstopi od pogodbe iz utemeljenega razloga, ki izvira iz sfere dobavitelja; ali</w:t>
      </w:r>
    </w:p>
    <w:p w14:paraId="43832A3D"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naročniku ali tretjim osebam pri izvajanju storitev povzroči škodo, ki je ne povrne v roku 8 dni po pozivu naročnika; ali</w:t>
      </w:r>
    </w:p>
    <w:p w14:paraId="19F83F07"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naročniku poda zavajajoče ali lažne izjave, podatke oziroma dokumente, ali</w:t>
      </w:r>
    </w:p>
    <w:p w14:paraId="31F0A9F5" w14:textId="5F2668F6" w:rsidR="00CC41C9"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naročniku skladno z njegovim pozivom ne izroči novega, podaljšanega oziroma spremenjenega finančnega zavarovanja, ki bi bilo potrebno zaradi podaljšanja veljavnosti pogodbe, podaljšanja  dobavnega roka ali vrednosti predmeta naročila oz. pogodbe</w:t>
      </w:r>
      <w:r w:rsidR="00CC41C9" w:rsidRPr="00CC41C9">
        <w:rPr>
          <w:rFonts w:ascii="Univerza Sans" w:eastAsia="Times New Roman" w:hAnsi="Univerza Sans" w:cs="Arial"/>
          <w:kern w:val="0"/>
          <w:sz w:val="18"/>
          <w:szCs w:val="18"/>
          <w:lang w:eastAsia="sl-SI"/>
        </w:rPr>
        <w:t>.</w:t>
      </w:r>
    </w:p>
    <w:p w14:paraId="6B02C5DB" w14:textId="5B730D53" w:rsidR="00374F44" w:rsidRPr="00CC41C9" w:rsidRDefault="00374F44" w:rsidP="00374F44">
      <w:pPr>
        <w:widowControl/>
        <w:suppressAutoHyphens w:val="0"/>
        <w:autoSpaceDN/>
        <w:spacing w:before="120" w:after="0" w:line="276" w:lineRule="auto"/>
        <w:jc w:val="both"/>
        <w:textAlignment w:val="auto"/>
        <w:rPr>
          <w:rFonts w:ascii="Univerza Sans" w:eastAsia="Times New Roman" w:hAnsi="Univerza Sans" w:cs="Arial"/>
          <w:kern w:val="0"/>
          <w:sz w:val="18"/>
          <w:szCs w:val="18"/>
          <w:lang w:eastAsia="sl-SI"/>
        </w:rPr>
      </w:pPr>
      <w:r w:rsidRPr="00CC41C9">
        <w:rPr>
          <w:rFonts w:ascii="Univerza Sans" w:eastAsia="Times New Roman"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49295A98" w14:textId="77777777" w:rsidR="00CC41C9" w:rsidRPr="00F4441C" w:rsidRDefault="00CC41C9" w:rsidP="00CC41C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99C6623" w14:textId="7056861D" w:rsidR="00374F44" w:rsidRDefault="00374F44" w:rsidP="00CC41C9">
      <w:pPr>
        <w:widowControl/>
        <w:suppressAutoHyphens w:val="0"/>
        <w:autoSpaceDN/>
        <w:spacing w:after="0" w:line="276" w:lineRule="auto"/>
        <w:jc w:val="both"/>
        <w:textAlignment w:val="auto"/>
        <w:rPr>
          <w:rFonts w:ascii="Univerza Sans" w:eastAsia="Calibri" w:hAnsi="Univerza Sans" w:cs="Arial"/>
          <w:kern w:val="2"/>
          <w:sz w:val="18"/>
          <w:szCs w:val="18"/>
        </w:rPr>
      </w:pPr>
      <w:r w:rsidRPr="00374F44">
        <w:rPr>
          <w:rFonts w:ascii="Univerza Sans" w:eastAsia="Calibri" w:hAnsi="Univerza Sans" w:cs="Arial"/>
          <w:kern w:val="2"/>
          <w:sz w:val="18"/>
          <w:szCs w:val="18"/>
        </w:rPr>
        <w:t>Izvajalec mora takoj po primopredaji, najkasneje pa v 5 dneh, naročniku izročiti zavarovanje za odpravo napak v garancijskem roku - podpisano in žigosano menično izjavo (v treh izvodih v papirni obliki), in sicer v višini 5 % od skupne vrednosti pogodbe z DDV.</w:t>
      </w:r>
    </w:p>
    <w:p w14:paraId="42640BE8" w14:textId="77777777" w:rsidR="00374F44" w:rsidRDefault="00374F44" w:rsidP="00CC41C9">
      <w:pPr>
        <w:widowControl/>
        <w:suppressAutoHyphens w:val="0"/>
        <w:autoSpaceDN/>
        <w:spacing w:after="0" w:line="276" w:lineRule="auto"/>
        <w:jc w:val="both"/>
        <w:textAlignment w:val="auto"/>
        <w:rPr>
          <w:rFonts w:ascii="Univerza Sans" w:eastAsia="Calibri" w:hAnsi="Univerza Sans" w:cs="Arial"/>
          <w:kern w:val="2"/>
          <w:sz w:val="18"/>
          <w:szCs w:val="18"/>
        </w:rPr>
      </w:pPr>
    </w:p>
    <w:p w14:paraId="4F59C762" w14:textId="58D4FDDD" w:rsidR="00CC41C9" w:rsidRPr="00CC41C9" w:rsidRDefault="00374F44" w:rsidP="00CC41C9">
      <w:pPr>
        <w:widowControl/>
        <w:suppressAutoHyphens w:val="0"/>
        <w:autoSpaceDN/>
        <w:spacing w:after="0" w:line="276" w:lineRule="auto"/>
        <w:jc w:val="both"/>
        <w:textAlignment w:val="auto"/>
        <w:rPr>
          <w:rFonts w:ascii="Univerza Sans" w:eastAsia="Calibri" w:hAnsi="Univerza Sans" w:cs="Arial"/>
          <w:kern w:val="2"/>
          <w:sz w:val="18"/>
          <w:szCs w:val="18"/>
        </w:rPr>
      </w:pPr>
      <w:r w:rsidRPr="00374F44">
        <w:rPr>
          <w:rFonts w:ascii="Univerza Sans" w:eastAsia="Calibri" w:hAnsi="Univerza Sans" w:cs="Arial"/>
          <w:kern w:val="2"/>
          <w:sz w:val="18"/>
          <w:szCs w:val="18"/>
        </w:rPr>
        <w:t>Finančno zavarovanje za odpravo napak v garancijskem roku lahko naročnik unovči, če (kot primeroma, a ne izključno):</w:t>
      </w:r>
      <w:r w:rsidR="00CC41C9" w:rsidRPr="00CC41C9">
        <w:rPr>
          <w:rFonts w:ascii="Univerza Sans" w:eastAsia="Calibri" w:hAnsi="Univerza Sans" w:cs="Arial"/>
          <w:kern w:val="2"/>
          <w:sz w:val="18"/>
          <w:szCs w:val="18"/>
        </w:rPr>
        <w:t xml:space="preserve"> </w:t>
      </w:r>
    </w:p>
    <w:p w14:paraId="4242E66C" w14:textId="77777777" w:rsidR="00CC41C9" w:rsidRPr="00CC41C9" w:rsidRDefault="00CC41C9" w:rsidP="00024741">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CC41C9">
        <w:rPr>
          <w:rFonts w:ascii="Univerza Sans" w:eastAsia="Calibri" w:hAnsi="Univerza Sans" w:cs="Arial"/>
          <w:kern w:val="2"/>
          <w:sz w:val="18"/>
          <w:szCs w:val="18"/>
          <w:lang w:eastAsia="zh-CN"/>
        </w:rPr>
        <w:t>dobavitelj v garancijskem obdobju ne odpravi v celoti, ustrezno in v določenih rokih vseh notificiranih napak,</w:t>
      </w:r>
    </w:p>
    <w:p w14:paraId="1B8EA5B0" w14:textId="77777777" w:rsidR="00CC41C9" w:rsidRPr="00CC41C9" w:rsidRDefault="00CC41C9" w:rsidP="00024741">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CC41C9">
        <w:rPr>
          <w:rFonts w:ascii="Univerza Sans" w:eastAsia="Calibri" w:hAnsi="Univerza Sans" w:cs="Arial"/>
          <w:kern w:val="2"/>
          <w:sz w:val="18"/>
          <w:szCs w:val="18"/>
          <w:lang w:eastAsia="zh-CN"/>
        </w:rPr>
        <w:t>izvedeni predmet naročila nima lastnosti, značilnosti, kakovosti ali certifikacij, h katerim se je zavezal ponudnik oziroma dobavitelj, ali ki bi jih moral imeti skladno s svojo naravo,</w:t>
      </w:r>
    </w:p>
    <w:p w14:paraId="4A770C5B" w14:textId="77777777" w:rsidR="00CC41C9" w:rsidRPr="00CC41C9" w:rsidRDefault="00CC41C9" w:rsidP="00024741">
      <w:pPr>
        <w:widowControl/>
        <w:numPr>
          <w:ilvl w:val="0"/>
          <w:numId w:val="72"/>
        </w:numPr>
        <w:suppressAutoHyphens w:val="0"/>
        <w:autoSpaceDN/>
        <w:spacing w:after="0" w:line="276" w:lineRule="auto"/>
        <w:contextualSpacing/>
        <w:jc w:val="both"/>
        <w:textAlignment w:val="auto"/>
        <w:rPr>
          <w:rFonts w:ascii="Univerza Sans" w:eastAsia="Calibri" w:hAnsi="Univerza Sans" w:cs="Arial"/>
          <w:kern w:val="2"/>
          <w:sz w:val="18"/>
          <w:szCs w:val="18"/>
          <w:lang w:eastAsia="zh-CN"/>
        </w:rPr>
      </w:pPr>
      <w:r w:rsidRPr="00CC41C9">
        <w:rPr>
          <w:rFonts w:ascii="Univerza Sans" w:eastAsia="Calibri" w:hAnsi="Univerza Sans" w:cs="Arial"/>
          <w:kern w:val="2"/>
          <w:sz w:val="18"/>
          <w:szCs w:val="18"/>
          <w:lang w:eastAsia="zh-CN"/>
        </w:rPr>
        <w:t>dobavitelj naročniku skladno z njegovim pozivom ne izroči novega, podaljšanega oziroma spremenjenega finančnega zavarovanja, ki bi bilo potrebno zaradi spremembe garancijskega roka.</w:t>
      </w:r>
    </w:p>
    <w:p w14:paraId="5421DA78" w14:textId="4E9D24C6" w:rsidR="00CC41C9" w:rsidRPr="00CC41C9" w:rsidRDefault="00374F44" w:rsidP="00CC41C9">
      <w:pPr>
        <w:widowControl/>
        <w:suppressAutoHyphens w:val="0"/>
        <w:autoSpaceDE w:val="0"/>
        <w:autoSpaceDN/>
        <w:adjustRightInd w:val="0"/>
        <w:spacing w:before="240" w:after="240" w:line="276" w:lineRule="auto"/>
        <w:jc w:val="both"/>
        <w:textAlignment w:val="auto"/>
        <w:rPr>
          <w:rFonts w:ascii="Univerza Sans" w:eastAsia="Times New Roman" w:hAnsi="Univerza Sans" w:cs="Arial"/>
          <w:bCs/>
          <w:kern w:val="0"/>
          <w:sz w:val="18"/>
          <w:szCs w:val="18"/>
        </w:rPr>
      </w:pPr>
      <w:r>
        <w:rPr>
          <w:rFonts w:ascii="Univerza Sans" w:eastAsia="Times New Roman" w:hAnsi="Univerza Sans" w:cs="Arial"/>
          <w:bCs/>
          <w:kern w:val="0"/>
          <w:sz w:val="18"/>
          <w:szCs w:val="18"/>
        </w:rPr>
        <w:t>Če i</w:t>
      </w:r>
      <w:r w:rsidR="00CC41C9" w:rsidRPr="00CC41C9">
        <w:rPr>
          <w:rFonts w:ascii="Univerza Sans" w:eastAsia="Times New Roman" w:hAnsi="Univerza Sans" w:cs="Arial"/>
          <w:bCs/>
          <w:kern w:val="0"/>
          <w:sz w:val="18"/>
          <w:szCs w:val="18"/>
        </w:rPr>
        <w:t xml:space="preserve">zbrani ponudnik </w:t>
      </w:r>
      <w:r>
        <w:rPr>
          <w:rFonts w:ascii="Univerza Sans" w:eastAsia="Times New Roman" w:hAnsi="Univerza Sans" w:cs="Arial"/>
          <w:bCs/>
          <w:kern w:val="0"/>
          <w:sz w:val="18"/>
          <w:szCs w:val="18"/>
        </w:rPr>
        <w:t>ne</w:t>
      </w:r>
      <w:r w:rsidR="00CC41C9" w:rsidRPr="00CC41C9">
        <w:rPr>
          <w:rFonts w:ascii="Univerza Sans" w:eastAsia="Times New Roman" w:hAnsi="Univerza Sans" w:cs="Arial"/>
          <w:bCs/>
          <w:kern w:val="0"/>
          <w:sz w:val="18"/>
          <w:szCs w:val="18"/>
        </w:rPr>
        <w:t xml:space="preserve"> predloži zavarovanj</w:t>
      </w:r>
      <w:r>
        <w:rPr>
          <w:rFonts w:ascii="Univerza Sans" w:eastAsia="Times New Roman" w:hAnsi="Univerza Sans" w:cs="Arial"/>
          <w:bCs/>
          <w:kern w:val="0"/>
          <w:sz w:val="18"/>
          <w:szCs w:val="18"/>
        </w:rPr>
        <w:t>a</w:t>
      </w:r>
      <w:r w:rsidR="00CC41C9" w:rsidRPr="00CC41C9">
        <w:rPr>
          <w:rFonts w:ascii="Univerza Sans" w:eastAsia="Times New Roman" w:hAnsi="Univerza Sans" w:cs="Arial"/>
          <w:bCs/>
          <w:kern w:val="0"/>
          <w:sz w:val="18"/>
          <w:szCs w:val="18"/>
        </w:rPr>
        <w:t xml:space="preserve"> za odpravo napak v garancijskem roku, se bo štelo, da javno naročilo ni uspešno izvedeno, naročnik pa lahko unovči garancijo za dobro izvedbo pogodbenih obveznosti.</w:t>
      </w:r>
    </w:p>
    <w:p w14:paraId="4A0A14AA" w14:textId="77777777" w:rsidR="007F7A53" w:rsidRPr="00F4441C"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F4441C">
        <w:rPr>
          <w:rFonts w:ascii="Univerza Sans" w:eastAsia="Calibri" w:hAnsi="Univerza Sans" w:cs="Arial"/>
          <w:b/>
          <w:bCs/>
          <w:kern w:val="0"/>
          <w:sz w:val="18"/>
          <w:szCs w:val="18"/>
        </w:rPr>
        <w:t>GARANCIJSKO IN POGARANCIJSKO VZDRŽEVANJE</w:t>
      </w:r>
    </w:p>
    <w:p w14:paraId="7FC7A6F4" w14:textId="77777777" w:rsidR="007F7A53" w:rsidRPr="00F4441C" w:rsidRDefault="007F7A53" w:rsidP="00CC41C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95CDFBE" w14:textId="41D87FF7"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7" w:name="_Hlk116386822"/>
      <w:r w:rsidRPr="00F4441C">
        <w:rPr>
          <w:rFonts w:ascii="Univerza Sans" w:eastAsia="Calibri" w:hAnsi="Univerza Sans" w:cs="Arial"/>
          <w:kern w:val="0"/>
          <w:sz w:val="18"/>
          <w:szCs w:val="18"/>
        </w:rPr>
        <w:lastRenderedPageBreak/>
        <w:t xml:space="preserve">Garancijska doba za kakovostno in pravilno delovanje dobavljene opreme po tej </w:t>
      </w:r>
      <w:r w:rsidRPr="00FA2F92">
        <w:rPr>
          <w:rFonts w:ascii="Univerza Sans" w:eastAsia="Calibri" w:hAnsi="Univerza Sans" w:cs="Arial"/>
          <w:kern w:val="0"/>
          <w:sz w:val="18"/>
          <w:szCs w:val="18"/>
        </w:rPr>
        <w:t>pogodbi znaša</w:t>
      </w:r>
      <w:r w:rsidR="00FA2F92" w:rsidRPr="00FA2F92">
        <w:rPr>
          <w:rFonts w:ascii="Univerza Sans" w:eastAsia="Calibri" w:hAnsi="Univerza Sans" w:cs="Arial"/>
          <w:kern w:val="0"/>
          <w:sz w:val="18"/>
          <w:szCs w:val="18"/>
        </w:rPr>
        <w:t xml:space="preserve"> </w:t>
      </w:r>
      <w:r w:rsidR="00FA2F92" w:rsidRPr="00FA2F92">
        <w:rPr>
          <w:rFonts w:ascii="Univerza Sans" w:eastAsia="Calibri" w:hAnsi="Univerza Sans" w:cs="Arial"/>
          <w:b/>
          <w:kern w:val="0"/>
          <w:sz w:val="18"/>
          <w:szCs w:val="18"/>
          <w:u w:val="single"/>
        </w:rPr>
        <w:fldChar w:fldCharType="begin">
          <w:ffData>
            <w:name w:val="Besedilo48"/>
            <w:enabled/>
            <w:calcOnExit w:val="0"/>
            <w:textInput/>
          </w:ffData>
        </w:fldChar>
      </w:r>
      <w:r w:rsidR="00FA2F92" w:rsidRPr="00FA2F92">
        <w:rPr>
          <w:rFonts w:ascii="Univerza Sans" w:eastAsia="Calibri" w:hAnsi="Univerza Sans" w:cs="Arial"/>
          <w:b/>
          <w:kern w:val="0"/>
          <w:sz w:val="18"/>
          <w:szCs w:val="18"/>
          <w:u w:val="single"/>
        </w:rPr>
        <w:instrText xml:space="preserve"> FORMTEXT </w:instrText>
      </w:r>
      <w:r w:rsidR="00FA2F92" w:rsidRPr="00FA2F92">
        <w:rPr>
          <w:rFonts w:ascii="Univerza Sans" w:eastAsia="Calibri" w:hAnsi="Univerza Sans" w:cs="Arial"/>
          <w:b/>
          <w:kern w:val="0"/>
          <w:sz w:val="18"/>
          <w:szCs w:val="18"/>
          <w:u w:val="single"/>
        </w:rPr>
      </w:r>
      <w:r w:rsidR="00FA2F92" w:rsidRPr="00FA2F92">
        <w:rPr>
          <w:rFonts w:ascii="Univerza Sans" w:eastAsia="Calibri" w:hAnsi="Univerza Sans" w:cs="Arial"/>
          <w:b/>
          <w:kern w:val="0"/>
          <w:sz w:val="18"/>
          <w:szCs w:val="18"/>
          <w:u w:val="single"/>
        </w:rPr>
        <w:fldChar w:fldCharType="separate"/>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kern w:val="0"/>
          <w:sz w:val="18"/>
          <w:szCs w:val="18"/>
          <w:u w:val="single"/>
        </w:rPr>
        <w:fldChar w:fldCharType="end"/>
      </w:r>
      <w:r w:rsidRPr="00FA2F92">
        <w:rPr>
          <w:rFonts w:ascii="Univerza Sans" w:eastAsia="Calibri" w:hAnsi="Univerza Sans" w:cs="Arial"/>
          <w:kern w:val="0"/>
          <w:sz w:val="18"/>
          <w:szCs w:val="18"/>
        </w:rPr>
        <w:t xml:space="preserve"> </w:t>
      </w:r>
      <w:r w:rsidRPr="00FA2F92">
        <w:rPr>
          <w:rFonts w:ascii="Univerza Sans" w:eastAsia="Calibri" w:hAnsi="Univerza Sans" w:cs="Arial"/>
          <w:b/>
          <w:bCs/>
          <w:kern w:val="0"/>
          <w:sz w:val="18"/>
          <w:szCs w:val="18"/>
        </w:rPr>
        <w:t xml:space="preserve"> </w:t>
      </w:r>
      <w:r w:rsidRPr="000678E7">
        <w:rPr>
          <w:rFonts w:ascii="Univerza Sans" w:eastAsia="Calibri" w:hAnsi="Univerza Sans" w:cs="Arial"/>
          <w:kern w:val="0"/>
          <w:sz w:val="18"/>
          <w:szCs w:val="18"/>
        </w:rPr>
        <w:t>mesecev</w:t>
      </w:r>
      <w:r w:rsidRPr="00FA2F92">
        <w:rPr>
          <w:rFonts w:ascii="Univerza Sans" w:eastAsia="Calibri" w:hAnsi="Univerza Sans" w:cs="Arial"/>
          <w:kern w:val="0"/>
          <w:sz w:val="18"/>
          <w:szCs w:val="18"/>
        </w:rPr>
        <w:t xml:space="preserve"> od uspešne primopredaje opreme.</w:t>
      </w:r>
    </w:p>
    <w:p w14:paraId="6B0054A9" w14:textId="77777777"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V garancijski dobi dobavitelj skrbi za brezhibno delovanje dobavljene opreme in skladno s tem naročniku v skladu z zahtevami in priporočili proizvajalca zagotavlja brezplačno redno preventivno vzdrževanje opreme</w:t>
      </w:r>
      <w:r w:rsidRPr="00F4441C">
        <w:rPr>
          <w:rFonts w:ascii="Univerza Sans" w:hAnsi="Univerza Sans" w:cs="Arial"/>
          <w:sz w:val="18"/>
          <w:szCs w:val="18"/>
        </w:rPr>
        <w:t xml:space="preserve"> </w:t>
      </w:r>
      <w:r w:rsidRPr="00F4441C">
        <w:rPr>
          <w:rFonts w:ascii="Univerza Sans" w:eastAsia="Calibri" w:hAnsi="Univerza Sans"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7"/>
    <w:p w14:paraId="06BCD308" w14:textId="7B94A3FF"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Dobavitelj mora v garancijski dobi v primeru okvare in napak na dobavljeni opremi zagotavljati odzivni čas servisa v roku</w:t>
      </w:r>
      <w:r w:rsidR="00DA04D0" w:rsidRPr="00F4441C">
        <w:rPr>
          <w:rFonts w:ascii="Univerza Sans" w:eastAsia="Calibri" w:hAnsi="Univerza Sans" w:cs="Arial"/>
          <w:kern w:val="0"/>
          <w:sz w:val="18"/>
          <w:szCs w:val="18"/>
        </w:rPr>
        <w:t xml:space="preserve"> </w:t>
      </w:r>
      <w:r w:rsidR="007F21A6">
        <w:rPr>
          <w:rFonts w:ascii="Univerza Sans" w:eastAsia="Calibri" w:hAnsi="Univerza Sans" w:cs="Arial"/>
          <w:kern w:val="0"/>
          <w:sz w:val="18"/>
          <w:szCs w:val="18"/>
        </w:rPr>
        <w:t>48 ur</w:t>
      </w:r>
      <w:r w:rsidRPr="00F4441C">
        <w:rPr>
          <w:rFonts w:ascii="Univerza Sans" w:eastAsia="Calibri" w:hAnsi="Univerza Sans" w:cs="Arial"/>
          <w:kern w:val="0"/>
          <w:sz w:val="18"/>
          <w:szCs w:val="18"/>
        </w:rPr>
        <w:t xml:space="preserve"> </w:t>
      </w:r>
      <w:r w:rsidR="00D7152C" w:rsidRPr="00F4441C">
        <w:rPr>
          <w:rFonts w:ascii="Univerza Sans" w:eastAsia="Calibri" w:hAnsi="Univerza Sans" w:cs="Arial"/>
          <w:kern w:val="0"/>
          <w:sz w:val="18"/>
          <w:szCs w:val="18"/>
        </w:rPr>
        <w:t xml:space="preserve">od </w:t>
      </w:r>
      <w:r w:rsidRPr="00F4441C">
        <w:rPr>
          <w:rFonts w:ascii="Univerza Sans" w:eastAsia="Calibri" w:hAnsi="Univerza Sans" w:cs="Arial"/>
          <w:kern w:val="0"/>
          <w:sz w:val="18"/>
          <w:szCs w:val="18"/>
        </w:rPr>
        <w:t>prijave napake.</w:t>
      </w:r>
    </w:p>
    <w:p w14:paraId="14F8824C" w14:textId="4D9A9562"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Odzivni čas pomeni, da pooblaščeni serviser v navedenem roku</w:t>
      </w:r>
      <w:r w:rsidR="00DA04D0" w:rsidRPr="00F4441C">
        <w:rPr>
          <w:rFonts w:ascii="Univerza Sans" w:eastAsia="Calibri" w:hAnsi="Univerza Sans" w:cs="Arial"/>
          <w:kern w:val="0"/>
          <w:sz w:val="18"/>
          <w:szCs w:val="18"/>
        </w:rPr>
        <w:t xml:space="preserve"> on-line</w:t>
      </w:r>
      <w:r w:rsidR="005B59D1">
        <w:rPr>
          <w:rFonts w:ascii="Univerza Sans" w:eastAsia="Calibri" w:hAnsi="Univerza Sans" w:cs="Arial"/>
          <w:kern w:val="0"/>
          <w:sz w:val="18"/>
          <w:szCs w:val="18"/>
        </w:rPr>
        <w:t xml:space="preserve"> ali on-site</w:t>
      </w:r>
      <w:r w:rsidRPr="00F4441C">
        <w:rPr>
          <w:rFonts w:ascii="Univerza Sans" w:eastAsia="Calibri" w:hAnsi="Univerza Sans" w:cs="Arial"/>
          <w:kern w:val="0"/>
          <w:sz w:val="18"/>
          <w:szCs w:val="18"/>
        </w:rPr>
        <w:t xml:space="preserve"> diagnosticira napako. </w:t>
      </w:r>
      <w:bookmarkStart w:id="18" w:name="_Hlk97732631"/>
      <w:r w:rsidRPr="00F4441C">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1CAB4D6B" w14:textId="0164EF23"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Čas za odpravo napak znaša največ</w:t>
      </w:r>
      <w:bookmarkStart w:id="19" w:name="_Hlk130299658"/>
      <w:r w:rsidR="00ED0B94" w:rsidRPr="00F4441C">
        <w:rPr>
          <w:rFonts w:ascii="Univerza Sans" w:eastAsia="Calibri" w:hAnsi="Univerza Sans" w:cs="Arial"/>
          <w:kern w:val="0"/>
          <w:sz w:val="18"/>
          <w:szCs w:val="18"/>
        </w:rPr>
        <w:t xml:space="preserve"> 30 </w:t>
      </w:r>
      <w:r w:rsidR="00FA2F92">
        <w:rPr>
          <w:rFonts w:ascii="Univerza Sans" w:eastAsia="Calibri" w:hAnsi="Univerza Sans" w:cs="Arial"/>
          <w:kern w:val="0"/>
          <w:sz w:val="18"/>
          <w:szCs w:val="18"/>
        </w:rPr>
        <w:t>koledarskih</w:t>
      </w:r>
      <w:r w:rsidRPr="00F4441C">
        <w:rPr>
          <w:rFonts w:ascii="Univerza Sans" w:eastAsia="Calibri" w:hAnsi="Univerza Sans" w:cs="Arial"/>
          <w:kern w:val="0"/>
          <w:sz w:val="18"/>
          <w:szCs w:val="18"/>
        </w:rPr>
        <w:t xml:space="preserve"> </w:t>
      </w:r>
      <w:bookmarkEnd w:id="19"/>
      <w:r w:rsidRPr="00F4441C">
        <w:rPr>
          <w:rFonts w:ascii="Univerza Sans" w:eastAsia="Calibri" w:hAnsi="Univerza Sans" w:cs="Arial"/>
          <w:kern w:val="0"/>
          <w:sz w:val="18"/>
          <w:szCs w:val="18"/>
        </w:rPr>
        <w:t xml:space="preserve">dni. </w:t>
      </w:r>
      <w:bookmarkStart w:id="20" w:name="_Hlk97732660"/>
      <w:bookmarkEnd w:id="18"/>
    </w:p>
    <w:bookmarkEnd w:id="20"/>
    <w:p w14:paraId="72C5B100" w14:textId="77777777"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F4441C">
        <w:rPr>
          <w:rFonts w:ascii="Univerza Sans" w:eastAsia="Calibri" w:hAnsi="Univerza Sans" w:cs="Arial"/>
          <w:kern w:val="0"/>
          <w:sz w:val="18"/>
          <w:szCs w:val="18"/>
        </w:rPr>
        <w:t xml:space="preserve">Naročnik ne sprejema nikakršnih splošnih pogojev dobavitelja, ki niso skladni z navedenim v tem členu. </w:t>
      </w:r>
      <w:r w:rsidRPr="00F4441C">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F4441C">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F4441C">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F4441C">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43EACBA4" w14:textId="77777777" w:rsidR="007F7A53" w:rsidRPr="00F4441C" w:rsidRDefault="007F7A53" w:rsidP="00CC41C9">
      <w:pPr>
        <w:widowControl/>
        <w:numPr>
          <w:ilvl w:val="0"/>
          <w:numId w:val="60"/>
        </w:numPr>
        <w:suppressAutoHyphens w:val="0"/>
        <w:autoSpaceDN/>
        <w:spacing w:before="200" w:after="120" w:line="276" w:lineRule="auto"/>
        <w:jc w:val="center"/>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člen</w:t>
      </w:r>
    </w:p>
    <w:p w14:paraId="219338A2" w14:textId="75486ACE" w:rsidR="007F7A53" w:rsidRPr="00F4441C"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mora </w:t>
      </w:r>
      <w:r w:rsidRPr="003829BF">
        <w:rPr>
          <w:rFonts w:ascii="Univerza Sans" w:eastAsia="Calibri" w:hAnsi="Univerza Sans" w:cs="Arial"/>
          <w:kern w:val="0"/>
          <w:sz w:val="18"/>
          <w:szCs w:val="18"/>
        </w:rPr>
        <w:t xml:space="preserve">še </w:t>
      </w:r>
      <w:r w:rsidRPr="00197FB5">
        <w:rPr>
          <w:rFonts w:ascii="Univerza Sans" w:eastAsia="Calibri" w:hAnsi="Univerza Sans" w:cs="Arial"/>
          <w:bCs/>
          <w:kern w:val="0"/>
          <w:sz w:val="18"/>
          <w:szCs w:val="18"/>
        </w:rPr>
        <w:t xml:space="preserve">najmanj </w:t>
      </w:r>
      <w:r w:rsidR="00D87152">
        <w:rPr>
          <w:rFonts w:ascii="Univerza Sans" w:eastAsia="Calibri" w:hAnsi="Univerza Sans" w:cs="Arial"/>
          <w:bCs/>
          <w:kern w:val="0"/>
          <w:sz w:val="18"/>
          <w:szCs w:val="18"/>
        </w:rPr>
        <w:t>10</w:t>
      </w:r>
      <w:r w:rsidRPr="00197FB5">
        <w:rPr>
          <w:rFonts w:ascii="Univerza Sans" w:eastAsia="Calibri" w:hAnsi="Univerza Sans" w:cs="Arial"/>
          <w:bCs/>
          <w:kern w:val="0"/>
          <w:sz w:val="18"/>
          <w:szCs w:val="18"/>
        </w:rPr>
        <w:t xml:space="preserve"> let</w:t>
      </w:r>
      <w:r w:rsidRPr="003829BF">
        <w:rPr>
          <w:rFonts w:ascii="Univerza Sans" w:eastAsia="Calibri" w:hAnsi="Univerza Sans" w:cs="Arial"/>
          <w:kern w:val="0"/>
          <w:sz w:val="18"/>
          <w:szCs w:val="18"/>
        </w:rPr>
        <w:t xml:space="preserve"> po</w:t>
      </w:r>
      <w:r w:rsidRPr="003829BF">
        <w:rPr>
          <w:rFonts w:ascii="Univerza Sans" w:eastAsia="Calibri" w:hAnsi="Univerza Sans" w:cs="Arial"/>
          <w:kern w:val="0"/>
          <w:sz w:val="18"/>
          <w:szCs w:val="18"/>
          <w:lang w:eastAsia="sl-SI"/>
        </w:rPr>
        <w:t xml:space="preserve"> izteku</w:t>
      </w:r>
      <w:r w:rsidRPr="00F4441C">
        <w:rPr>
          <w:rFonts w:ascii="Univerza Sans" w:eastAsia="Calibri" w:hAnsi="Univerza Sans" w:cs="Arial"/>
          <w:kern w:val="0"/>
          <w:sz w:val="18"/>
          <w:szCs w:val="18"/>
          <w:lang w:eastAsia="sl-SI"/>
        </w:rPr>
        <w:t xml:space="preserve"> garancijske dobe naročniku zagotavljati pooblaščeno servisno službo, preko katere bo za naročnika izvajal preventivne servisne preglede in popravila skladno z navodili in priporočili proizvajalca ter originalne rezervne dele (</w:t>
      </w:r>
      <w:proofErr w:type="spellStart"/>
      <w:r w:rsidRPr="00F4441C">
        <w:rPr>
          <w:rFonts w:ascii="Univerza Sans" w:eastAsia="Calibri" w:hAnsi="Univerza Sans" w:cs="Arial"/>
          <w:kern w:val="0"/>
          <w:sz w:val="18"/>
          <w:szCs w:val="18"/>
          <w:lang w:eastAsia="sl-SI"/>
        </w:rPr>
        <w:t>pogarancijsko</w:t>
      </w:r>
      <w:proofErr w:type="spellEnd"/>
      <w:r w:rsidRPr="00F4441C">
        <w:rPr>
          <w:rFonts w:ascii="Univerza Sans" w:eastAsia="Calibri" w:hAnsi="Univerza Sans" w:cs="Arial"/>
          <w:kern w:val="0"/>
          <w:sz w:val="18"/>
          <w:szCs w:val="18"/>
          <w:lang w:eastAsia="sl-SI"/>
        </w:rPr>
        <w:t xml:space="preserve"> vzdrževanje)</w:t>
      </w:r>
      <w:r w:rsidRPr="00F4441C">
        <w:rPr>
          <w:rFonts w:ascii="Univerza Sans" w:eastAsia="Calibri" w:hAnsi="Univerza Sans" w:cs="Arial"/>
          <w:kern w:val="0"/>
          <w:sz w:val="18"/>
          <w:szCs w:val="18"/>
        </w:rPr>
        <w:t xml:space="preserve">. </w:t>
      </w:r>
    </w:p>
    <w:p w14:paraId="27F06177" w14:textId="77777777" w:rsidR="007F7A53" w:rsidRPr="00F4441C"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je dolžan pri vzdrževanju naprav v </w:t>
      </w:r>
      <w:proofErr w:type="spellStart"/>
      <w:r w:rsidRPr="00F4441C">
        <w:rPr>
          <w:rFonts w:ascii="Univerza Sans" w:eastAsia="Calibri" w:hAnsi="Univerza Sans" w:cs="Arial"/>
          <w:kern w:val="0"/>
          <w:sz w:val="18"/>
          <w:szCs w:val="18"/>
        </w:rPr>
        <w:t>pogarancijskem</w:t>
      </w:r>
      <w:proofErr w:type="spellEnd"/>
      <w:r w:rsidRPr="00F4441C">
        <w:rPr>
          <w:rFonts w:ascii="Univerza Sans" w:eastAsia="Calibri" w:hAnsi="Univerza Sans" w:cs="Arial"/>
          <w:kern w:val="0"/>
          <w:sz w:val="18"/>
          <w:szCs w:val="18"/>
        </w:rPr>
        <w:t xml:space="preserve"> obdobju vgrajevati oziroma uporabljati le originalne nadomestne dele in potrošni material.</w:t>
      </w:r>
    </w:p>
    <w:p w14:paraId="7C1141CF"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lastRenderedPageBreak/>
        <w:t xml:space="preserve">Dobavitelj se zavezuje, da bo v času </w:t>
      </w:r>
      <w:proofErr w:type="spellStart"/>
      <w:r w:rsidRPr="00F4441C">
        <w:rPr>
          <w:rFonts w:ascii="Univerza Sans" w:eastAsia="Calibri" w:hAnsi="Univerza Sans" w:cs="Arial"/>
          <w:kern w:val="0"/>
          <w:sz w:val="18"/>
          <w:szCs w:val="18"/>
          <w:lang w:eastAsia="sl-SI"/>
        </w:rPr>
        <w:t>pogarancijskega</w:t>
      </w:r>
      <w:proofErr w:type="spellEnd"/>
      <w:r w:rsidRPr="00F4441C">
        <w:rPr>
          <w:rFonts w:ascii="Univerza Sans" w:eastAsia="Calibri" w:hAnsi="Univerza Sans" w:cs="Arial"/>
          <w:kern w:val="0"/>
          <w:sz w:val="18"/>
          <w:szCs w:val="18"/>
          <w:lang w:eastAsia="sl-SI"/>
        </w:rPr>
        <w:t xml:space="preserve"> vzdrževanja naročniku nudil enak obseg storitev kot v garancijskem obdobju ter mu zagotavljal enake odzivne čase servisa in odprave napak kot v obdobju garancijskega vzdrževanja. V kolikor dobavitelj tekom izvajanja </w:t>
      </w:r>
      <w:proofErr w:type="spellStart"/>
      <w:r w:rsidRPr="00F4441C">
        <w:rPr>
          <w:rFonts w:ascii="Univerza Sans" w:eastAsia="Calibri" w:hAnsi="Univerza Sans" w:cs="Arial"/>
          <w:kern w:val="0"/>
          <w:sz w:val="18"/>
          <w:szCs w:val="18"/>
          <w:lang w:eastAsia="sl-SI"/>
        </w:rPr>
        <w:t>pogarancijskega</w:t>
      </w:r>
      <w:proofErr w:type="spellEnd"/>
      <w:r w:rsidRPr="00F4441C">
        <w:rPr>
          <w:rFonts w:ascii="Univerza Sans" w:eastAsia="Calibri" w:hAnsi="Univerza Sans" w:cs="Arial"/>
          <w:kern w:val="0"/>
          <w:sz w:val="18"/>
          <w:szCs w:val="18"/>
          <w:lang w:eastAsia="sl-SI"/>
        </w:rPr>
        <w:t xml:space="preserve"> vzdrževanja krši zahteve v zvezi z odzivnimi časi, časom popravila oziroma odprave napak, zagotovitve nadomestne opreme ali popravila ne izvaja s pooblaščenim serviserjem, ima naročnik pravico zaračunati</w:t>
      </w:r>
      <w:r w:rsidRPr="00F4441C">
        <w:rPr>
          <w:rFonts w:ascii="Univerza Sans" w:eastAsia="Calibri" w:hAnsi="Univerza Sans" w:cs="Arial"/>
          <w:kern w:val="0"/>
          <w:sz w:val="18"/>
          <w:szCs w:val="18"/>
        </w:rPr>
        <w:t xml:space="preserve"> </w:t>
      </w:r>
      <w:r w:rsidRPr="00F4441C">
        <w:rPr>
          <w:rFonts w:ascii="Univerza Sans" w:eastAsia="Calibri" w:hAnsi="Univerza Sans" w:cs="Arial"/>
          <w:kern w:val="0"/>
          <w:sz w:val="18"/>
          <w:szCs w:val="18"/>
          <w:lang w:eastAsia="sl-SI"/>
        </w:rPr>
        <w:t>pogodbeno kazen</w:t>
      </w:r>
      <w:r w:rsidRPr="00F4441C">
        <w:rPr>
          <w:rFonts w:ascii="Univerza Sans" w:eastAsia="Calibri" w:hAnsi="Univerza Sans" w:cs="Arial"/>
          <w:kern w:val="0"/>
          <w:sz w:val="18"/>
          <w:szCs w:val="18"/>
        </w:rPr>
        <w:t xml:space="preserve"> iz spodnjega odstavka</w:t>
      </w:r>
      <w:r w:rsidRPr="00F4441C">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F4441C"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2932F1A7"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VIŠJA SILA</w:t>
      </w:r>
    </w:p>
    <w:p w14:paraId="226D4CC4" w14:textId="77777777" w:rsidR="007F7A53" w:rsidRPr="00F4441C" w:rsidRDefault="007F7A53" w:rsidP="00CC41C9">
      <w:pPr>
        <w:widowControl/>
        <w:numPr>
          <w:ilvl w:val="0"/>
          <w:numId w:val="60"/>
        </w:numPr>
        <w:suppressAutoHyphens w:val="0"/>
        <w:autoSpaceDN/>
        <w:spacing w:before="200" w:after="120" w:line="276" w:lineRule="auto"/>
        <w:ind w:right="-130"/>
        <w:jc w:val="center"/>
        <w:textAlignment w:val="auto"/>
        <w:rPr>
          <w:rFonts w:ascii="Univerza Sans" w:eastAsia="Calibri" w:hAnsi="Univerza Sans" w:cs="Arial"/>
          <w:kern w:val="0"/>
          <w:sz w:val="18"/>
          <w:szCs w:val="18"/>
          <w:lang w:eastAsia="sl-SI"/>
        </w:rPr>
      </w:pPr>
      <w:r w:rsidRPr="00F4441C">
        <w:rPr>
          <w:rFonts w:ascii="Univerza Sans" w:eastAsia="Times New Roman" w:hAnsi="Univerza Sans" w:cs="Arial"/>
          <w:sz w:val="18"/>
          <w:szCs w:val="18"/>
          <w:lang w:eastAsia="zh-CN"/>
        </w:rPr>
        <w:t>člen</w:t>
      </w:r>
    </w:p>
    <w:p w14:paraId="5626BE6A" w14:textId="77777777" w:rsidR="007F7A53" w:rsidRPr="00F4441C" w:rsidRDefault="007F7A53" w:rsidP="007F7A53">
      <w:pPr>
        <w:widowControl/>
        <w:spacing w:before="120" w:after="0" w:line="276" w:lineRule="auto"/>
        <w:jc w:val="both"/>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F4441C" w:rsidRDefault="007F7A53" w:rsidP="007F7A53">
      <w:pPr>
        <w:widowControl/>
        <w:spacing w:before="240" w:after="0" w:line="276" w:lineRule="auto"/>
        <w:jc w:val="both"/>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F4441C" w:rsidRDefault="007F7A53" w:rsidP="007F7A53">
      <w:pPr>
        <w:widowControl/>
        <w:spacing w:before="240" w:after="0" w:line="276" w:lineRule="auto"/>
        <w:jc w:val="both"/>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bCs/>
          <w:kern w:val="0"/>
          <w:sz w:val="18"/>
          <w:szCs w:val="18"/>
        </w:rPr>
        <w:t xml:space="preserve">PREDČASNA ODPOVED / </w:t>
      </w:r>
      <w:r w:rsidRPr="00F4441C">
        <w:rPr>
          <w:rFonts w:ascii="Univerza Sans" w:eastAsia="Calibri" w:hAnsi="Univerza Sans" w:cs="Arial"/>
          <w:b/>
          <w:kern w:val="0"/>
          <w:sz w:val="18"/>
          <w:szCs w:val="18"/>
        </w:rPr>
        <w:t>RAZDRTJE POGODBE</w:t>
      </w:r>
    </w:p>
    <w:p w14:paraId="72E1983D"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39A5671" w14:textId="77777777" w:rsidR="007F7A53" w:rsidRPr="00F4441C"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F4441C"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Naročnik lahko od pogodbe odstopi v primeru, če (našteto primeroma, a ne izključno):</w:t>
      </w:r>
    </w:p>
    <w:p w14:paraId="22E00D88"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če dobavitelj krši določila te pogodbe,</w:t>
      </w:r>
    </w:p>
    <w:p w14:paraId="5DDB5120"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F4441C" w:rsidRDefault="007F7A53" w:rsidP="00CC41C9">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65FEFC7E" w14:textId="77777777" w:rsidR="007F7A53" w:rsidRPr="00F4441C"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Naročnik lahko pogodbo predčasno odpove iz naslednjih razlogov:</w:t>
      </w:r>
    </w:p>
    <w:p w14:paraId="02296BBB"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naročnik lahko odpove pogodbo tudi brez razloga.</w:t>
      </w:r>
    </w:p>
    <w:p w14:paraId="39046265" w14:textId="77777777" w:rsidR="007F7A53" w:rsidRPr="00F4441C"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F4441C" w:rsidRDefault="007F7A53" w:rsidP="00CC41C9">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lastRenderedPageBreak/>
        <w:t>člen</w:t>
      </w:r>
    </w:p>
    <w:p w14:paraId="3913117A"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F4441C"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F4441C">
        <w:rPr>
          <w:rFonts w:ascii="Univerza Sans" w:eastAsia="Calibri" w:hAnsi="Univerza Sans" w:cs="Arial"/>
          <w:b/>
          <w:kern w:val="0"/>
          <w:sz w:val="18"/>
          <w:szCs w:val="18"/>
        </w:rPr>
        <w:t xml:space="preserve">RAZVEZNI POGOJ </w:t>
      </w:r>
    </w:p>
    <w:p w14:paraId="2510BF4C"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 xml:space="preserve"> </w:t>
      </w:r>
      <w:r w:rsidRPr="00F4441C">
        <w:rPr>
          <w:rFonts w:ascii="Univerza Sans" w:eastAsia="Times New Roman" w:hAnsi="Univerza Sans" w:cs="Arial"/>
          <w:sz w:val="18"/>
          <w:szCs w:val="18"/>
          <w:lang w:eastAsia="zh-CN"/>
        </w:rPr>
        <w:t>člen</w:t>
      </w:r>
    </w:p>
    <w:p w14:paraId="0E877B70"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Ta pogodba preneha veljati, če se naročnik seznani z dejstvom, da je pristojni državni organ ali sodišče s pravnomočno odločitvijo ugotovilo kršitev delovne, </w:t>
      </w:r>
      <w:proofErr w:type="spellStart"/>
      <w:r w:rsidRPr="00F4441C">
        <w:rPr>
          <w:rFonts w:ascii="Univerza Sans" w:eastAsia="Calibri" w:hAnsi="Univerza Sans" w:cs="Arial"/>
          <w:kern w:val="0"/>
          <w:sz w:val="18"/>
          <w:szCs w:val="18"/>
        </w:rPr>
        <w:t>okoljske</w:t>
      </w:r>
      <w:proofErr w:type="spellEnd"/>
      <w:r w:rsidRPr="00F4441C">
        <w:rPr>
          <w:rFonts w:ascii="Univerza Sans" w:eastAsia="Calibri" w:hAnsi="Univerza Sans" w:cs="Arial"/>
          <w:kern w:val="0"/>
          <w:sz w:val="18"/>
          <w:szCs w:val="18"/>
        </w:rPr>
        <w:t xml:space="preserv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F4441C">
        <w:rPr>
          <w:rFonts w:ascii="Univerza Sans" w:eastAsia="Calibri" w:hAnsi="Univerza Sans" w:cs="Arial"/>
          <w:kern w:val="0"/>
          <w:sz w:val="18"/>
          <w:szCs w:val="18"/>
        </w:rPr>
        <w:t>podizvajanje</w:t>
      </w:r>
      <w:proofErr w:type="spellEnd"/>
      <w:r w:rsidRPr="00F4441C">
        <w:rPr>
          <w:rFonts w:ascii="Univerza Sans" w:eastAsia="Calibri" w:hAnsi="Univerza Sans" w:cs="Arial"/>
          <w:kern w:val="0"/>
          <w:sz w:val="18"/>
          <w:szCs w:val="18"/>
        </w:rPr>
        <w:t xml:space="preserv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138D797D"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F4441C"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F4441C">
        <w:rPr>
          <w:rFonts w:ascii="Univerza Sans" w:eastAsia="Calibri" w:hAnsi="Univerza Sans" w:cs="Arial"/>
          <w:b/>
          <w:kern w:val="0"/>
          <w:sz w:val="18"/>
          <w:szCs w:val="18"/>
        </w:rPr>
        <w:t>PROTIKORUPCIJSKA KLAVZULA</w:t>
      </w:r>
    </w:p>
    <w:p w14:paraId="2783FC54"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 xml:space="preserve"> člen</w:t>
      </w:r>
    </w:p>
    <w:p w14:paraId="0D73F504"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pridobitev posla ali</w:t>
      </w:r>
    </w:p>
    <w:p w14:paraId="5F25560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za sklenitev posla pod ugodnejšimi pogoji ali</w:t>
      </w:r>
    </w:p>
    <w:p w14:paraId="36628D82"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je nična.</w:t>
      </w:r>
    </w:p>
    <w:p w14:paraId="3A860DFF" w14:textId="77777777" w:rsidR="007F7A53" w:rsidRPr="00F4441C" w:rsidRDefault="007F7A53" w:rsidP="007F7A53">
      <w:pPr>
        <w:widowControl/>
        <w:spacing w:after="200" w:line="276" w:lineRule="auto"/>
        <w:jc w:val="both"/>
        <w:rPr>
          <w:rFonts w:ascii="Univerza Sans" w:eastAsia="Arial Unicode MS" w:hAnsi="Univerza Sans" w:cs="Arial"/>
          <w:b/>
          <w:sz w:val="18"/>
          <w:szCs w:val="18"/>
        </w:rPr>
      </w:pPr>
      <w:r w:rsidRPr="00F4441C">
        <w:rPr>
          <w:rFonts w:ascii="Univerza Sans" w:eastAsia="Arial Unicode MS" w:hAnsi="Univerza Sans" w:cs="Arial"/>
          <w:b/>
          <w:sz w:val="18"/>
          <w:szCs w:val="18"/>
        </w:rPr>
        <w:t>POOBLAŠČENE OSEBE</w:t>
      </w:r>
    </w:p>
    <w:p w14:paraId="43D3C368"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DFC4978" w14:textId="77777777" w:rsidR="007F7A53" w:rsidRPr="00F4441C" w:rsidRDefault="007F7A53" w:rsidP="007F7A53">
      <w:pPr>
        <w:widowControl/>
        <w:spacing w:after="120" w:line="276" w:lineRule="auto"/>
        <w:jc w:val="both"/>
        <w:rPr>
          <w:rFonts w:ascii="Univerza Sans" w:eastAsia="Arial Unicode MS" w:hAnsi="Univerza Sans" w:cs="Arial"/>
          <w:sz w:val="18"/>
          <w:szCs w:val="18"/>
        </w:rPr>
      </w:pPr>
      <w:r w:rsidRPr="00F4441C">
        <w:rPr>
          <w:rFonts w:ascii="Univerza Sans" w:eastAsia="Arial Unicode MS" w:hAnsi="Univerza Sans" w:cs="Arial"/>
          <w:sz w:val="18"/>
          <w:szCs w:val="18"/>
        </w:rPr>
        <w:t xml:space="preserve">Skrbnika pogodbe sta: </w:t>
      </w:r>
    </w:p>
    <w:p w14:paraId="429B4E85" w14:textId="77777777" w:rsidR="007F7A53" w:rsidRPr="00F4441C"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F4441C">
        <w:rPr>
          <w:rFonts w:ascii="Univerza Sans" w:eastAsia="Arial Unicode MS" w:hAnsi="Univerza Sans" w:cs="Arial"/>
          <w:sz w:val="18"/>
          <w:szCs w:val="18"/>
          <w:lang w:eastAsia="zh-CN"/>
        </w:rPr>
        <w:t xml:space="preserve">na strani naročnika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 xml:space="preserve"> (tel. št.: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 xml:space="preserve">, e-naslov: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w:t>
      </w:r>
      <w:r w:rsidRPr="00F4441C">
        <w:rPr>
          <w:rFonts w:ascii="Univerza Sans" w:eastAsia="Arial Unicode MS" w:hAnsi="Univerza Sans" w:cs="Arial"/>
          <w:sz w:val="18"/>
          <w:szCs w:val="18"/>
          <w:lang w:eastAsia="zh-CN"/>
        </w:rPr>
        <w:t xml:space="preserve">, </w:t>
      </w:r>
    </w:p>
    <w:p w14:paraId="5B201A8F" w14:textId="77777777" w:rsidR="007F7A53" w:rsidRPr="00F4441C"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F4441C">
        <w:rPr>
          <w:rFonts w:ascii="Univerza Sans" w:eastAsia="Arial Unicode MS" w:hAnsi="Univerza Sans" w:cs="Arial"/>
          <w:sz w:val="18"/>
          <w:szCs w:val="18"/>
          <w:lang w:eastAsia="zh-CN"/>
        </w:rPr>
        <w:lastRenderedPageBreak/>
        <w:t xml:space="preserve">na strani dobavitelja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 xml:space="preserve"> (tel. št.: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 xml:space="preserve">, e-naslov: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w:t>
      </w:r>
    </w:p>
    <w:p w14:paraId="79A7BC68" w14:textId="77777777" w:rsidR="007F7A53" w:rsidRPr="00F4441C" w:rsidRDefault="007F7A53" w:rsidP="007F7A53">
      <w:pPr>
        <w:widowControl/>
        <w:spacing w:after="200" w:line="276" w:lineRule="auto"/>
        <w:jc w:val="both"/>
        <w:rPr>
          <w:rFonts w:ascii="Univerza Sans" w:eastAsia="Times New Roman" w:hAnsi="Univerza Sans" w:cs="Arial"/>
          <w:b/>
          <w:sz w:val="18"/>
          <w:szCs w:val="18"/>
          <w:lang w:eastAsia="zh-CN"/>
        </w:rPr>
      </w:pPr>
      <w:r w:rsidRPr="00F4441C">
        <w:rPr>
          <w:rFonts w:ascii="Univerza Sans" w:eastAsia="Times New Roman" w:hAnsi="Univerza Sans" w:cs="Arial"/>
          <w:b/>
          <w:sz w:val="18"/>
          <w:szCs w:val="18"/>
          <w:lang w:eastAsia="zh-CN"/>
        </w:rPr>
        <w:t>VAROVANJE POSLOVNIH SKRIVNOSTI</w:t>
      </w:r>
    </w:p>
    <w:p w14:paraId="32F3E788"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20608B9" w14:textId="77777777" w:rsidR="007F7A53" w:rsidRPr="00F4441C" w:rsidRDefault="007F7A53" w:rsidP="007F7A53">
      <w:pPr>
        <w:spacing w:before="240" w:after="200"/>
        <w:rPr>
          <w:rFonts w:ascii="Univerza Sans" w:eastAsia="Times New Roman" w:hAnsi="Univerza Sans" w:cs="Arial"/>
          <w:sz w:val="18"/>
          <w:szCs w:val="18"/>
        </w:rPr>
      </w:pPr>
      <w:r w:rsidRPr="00F4441C">
        <w:rPr>
          <w:rFonts w:ascii="Univerza Sans" w:eastAsia="Times New Roman" w:hAnsi="Univerza Sans" w:cs="Arial"/>
          <w:sz w:val="18"/>
          <w:szCs w:val="18"/>
          <w:lang w:eastAsia="zh-CN"/>
        </w:rPr>
        <w:t>Kot poslovno skrivnost je dobavitelj dolžan varovati podatke, s katerimi bi se seznanil pri izvajanju te pogodbe</w:t>
      </w:r>
      <w:r w:rsidRPr="00F4441C">
        <w:rPr>
          <w:rFonts w:ascii="Univerza Sans" w:eastAsia="Times New Roman" w:hAnsi="Univerza Sans" w:cs="Arial"/>
          <w:sz w:val="18"/>
          <w:szCs w:val="18"/>
        </w:rPr>
        <w:t>, kolikor niso javni skladno z veljavnimi predpisi</w:t>
      </w:r>
      <w:r w:rsidRPr="00F4441C">
        <w:rPr>
          <w:rFonts w:ascii="Univerza Sans" w:eastAsia="Times New Roman" w:hAnsi="Univerza Sans" w:cs="Arial"/>
          <w:sz w:val="18"/>
          <w:szCs w:val="18"/>
          <w:lang w:eastAsia="zh-CN"/>
        </w:rPr>
        <w:t>.</w:t>
      </w:r>
    </w:p>
    <w:p w14:paraId="4C898383" w14:textId="77777777" w:rsidR="007F7A53" w:rsidRPr="00F4441C" w:rsidRDefault="007F7A53" w:rsidP="007F7A53">
      <w:pPr>
        <w:widowControl/>
        <w:spacing w:after="200" w:line="276" w:lineRule="auto"/>
        <w:jc w:val="both"/>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F4441C" w:rsidRDefault="007F7A53" w:rsidP="007F7A53">
      <w:pPr>
        <w:widowControl/>
        <w:spacing w:after="200" w:line="276" w:lineRule="auto"/>
        <w:jc w:val="both"/>
        <w:rPr>
          <w:rFonts w:ascii="Univerza Sans" w:eastAsia="Arial Unicode MS" w:hAnsi="Univerza Sans" w:cs="Arial"/>
          <w:b/>
          <w:sz w:val="18"/>
          <w:szCs w:val="18"/>
        </w:rPr>
      </w:pPr>
      <w:r w:rsidRPr="00F4441C">
        <w:rPr>
          <w:rFonts w:ascii="Univerza Sans" w:eastAsia="Arial Unicode MS" w:hAnsi="Univerza Sans" w:cs="Arial"/>
          <w:b/>
          <w:sz w:val="18"/>
          <w:szCs w:val="18"/>
        </w:rPr>
        <w:t>KONČNE DOLOČBE</w:t>
      </w:r>
    </w:p>
    <w:p w14:paraId="24A6C2F1" w14:textId="77777777" w:rsidR="007F7A53" w:rsidRPr="00F4441C" w:rsidRDefault="007F7A53" w:rsidP="00CC41C9">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C9169C0" w14:textId="77777777" w:rsidR="007F7A53" w:rsidRPr="00F4441C"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F4441C">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F4441C">
        <w:rPr>
          <w:rFonts w:ascii="Univerza Sans" w:eastAsia="Times New Roman" w:hAnsi="Univerza Sans" w:cs="Arial"/>
          <w:sz w:val="18"/>
          <w:szCs w:val="18"/>
          <w:lang w:eastAsia="zh-CN"/>
        </w:rPr>
        <w:t xml:space="preserve"> </w:t>
      </w:r>
    </w:p>
    <w:p w14:paraId="6192A831"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24B378B" w14:textId="77777777" w:rsidR="007F7A53" w:rsidRPr="00F4441C" w:rsidRDefault="007F7A53" w:rsidP="007F7A53">
      <w:pPr>
        <w:widowControl/>
        <w:spacing w:before="240" w:after="200" w:line="276" w:lineRule="auto"/>
        <w:jc w:val="both"/>
        <w:rPr>
          <w:rFonts w:ascii="Univerza Sans" w:eastAsia="Arial Unicode MS" w:hAnsi="Univerza Sans" w:cs="Arial"/>
          <w:sz w:val="18"/>
          <w:szCs w:val="18"/>
        </w:rPr>
      </w:pPr>
      <w:r w:rsidRPr="00F4441C">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21B4DB4" w14:textId="77777777" w:rsidR="007F7A53" w:rsidRPr="00F4441C" w:rsidRDefault="007F7A53" w:rsidP="007F7A53">
      <w:pPr>
        <w:widowControl/>
        <w:spacing w:before="240" w:after="200" w:line="276" w:lineRule="auto"/>
        <w:jc w:val="both"/>
        <w:rPr>
          <w:rFonts w:ascii="Univerza Sans" w:eastAsia="Arial Unicode MS" w:hAnsi="Univerza Sans" w:cs="Arial"/>
          <w:sz w:val="18"/>
          <w:szCs w:val="18"/>
        </w:rPr>
      </w:pPr>
      <w:r w:rsidRPr="00F4441C">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OSTALA DOLOČILA</w:t>
      </w:r>
    </w:p>
    <w:p w14:paraId="40D7CB42" w14:textId="77777777" w:rsidR="007F7A53" w:rsidRPr="00F4441C" w:rsidRDefault="007F7A53" w:rsidP="00CC41C9">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319D7074" w14:textId="77777777" w:rsidR="007F7A53" w:rsidRPr="00F4441C"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F4441C" w:rsidRDefault="007F7A53" w:rsidP="00CC41C9">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3AD50361" w14:textId="37D43A59" w:rsidR="00A54065" w:rsidRDefault="00A54065" w:rsidP="007F7A53">
      <w:pPr>
        <w:widowControl/>
        <w:suppressAutoHyphens w:val="0"/>
        <w:autoSpaceDN/>
        <w:spacing w:after="120" w:line="276" w:lineRule="auto"/>
        <w:jc w:val="both"/>
        <w:textAlignment w:val="auto"/>
        <w:rPr>
          <w:rFonts w:ascii="Univerza Sans" w:eastAsia="Arial Unicode MS" w:hAnsi="Univerza Sans" w:cs="Arial"/>
          <w:sz w:val="18"/>
          <w:szCs w:val="18"/>
        </w:rPr>
      </w:pPr>
      <w:r w:rsidRPr="00A54065">
        <w:rPr>
          <w:rFonts w:ascii="Univerza Sans" w:eastAsia="Arial Unicode MS" w:hAnsi="Univerza Sans" w:cs="Arial"/>
          <w:sz w:val="18"/>
          <w:szCs w:val="18"/>
        </w:rPr>
        <w:t xml:space="preserve">Pogodba je sklenjena z dnem podpisa obeh pogodbenih strank, veljati pa začne, ko dobavitelj predloži naročniku zahtevano finančno zavarovanje - tri bianko menice </w:t>
      </w:r>
      <w:r w:rsidRPr="00563442">
        <w:rPr>
          <w:rFonts w:ascii="Univerza Sans" w:eastAsia="Arial Unicode MS" w:hAnsi="Univerza Sans" w:cs="Arial"/>
          <w:sz w:val="18"/>
          <w:szCs w:val="18"/>
        </w:rPr>
        <w:t>skupaj z meničn</w:t>
      </w:r>
      <w:r w:rsidR="00A86108" w:rsidRPr="00563442">
        <w:rPr>
          <w:rFonts w:ascii="Univerza Sans" w:eastAsia="Arial Unicode MS" w:hAnsi="Univerza Sans" w:cs="Arial"/>
          <w:sz w:val="18"/>
          <w:szCs w:val="18"/>
        </w:rPr>
        <w:t>imi</w:t>
      </w:r>
      <w:r w:rsidRPr="00563442">
        <w:rPr>
          <w:rFonts w:ascii="Univerza Sans" w:eastAsia="Arial Unicode MS" w:hAnsi="Univerza Sans" w:cs="Arial"/>
          <w:sz w:val="18"/>
          <w:szCs w:val="18"/>
        </w:rPr>
        <w:t xml:space="preserve"> izjav</w:t>
      </w:r>
      <w:r w:rsidR="00A86108" w:rsidRPr="00563442">
        <w:rPr>
          <w:rFonts w:ascii="Univerza Sans" w:eastAsia="Arial Unicode MS" w:hAnsi="Univerza Sans" w:cs="Arial"/>
          <w:sz w:val="18"/>
          <w:szCs w:val="18"/>
        </w:rPr>
        <w:t>ami</w:t>
      </w:r>
      <w:r w:rsidRPr="00563442">
        <w:rPr>
          <w:rFonts w:ascii="Univerza Sans" w:eastAsia="Arial Unicode MS" w:hAnsi="Univerza Sans" w:cs="Arial"/>
          <w:sz w:val="18"/>
          <w:szCs w:val="18"/>
        </w:rPr>
        <w:t>.</w:t>
      </w:r>
      <w:r w:rsidRPr="00A54065">
        <w:rPr>
          <w:rFonts w:ascii="Univerza Sans" w:eastAsia="Arial Unicode MS" w:hAnsi="Univerza Sans" w:cs="Arial"/>
          <w:sz w:val="18"/>
          <w:szCs w:val="18"/>
        </w:rPr>
        <w:t xml:space="preserve"> </w:t>
      </w:r>
    </w:p>
    <w:p w14:paraId="54147C71"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i/>
          <w:kern w:val="0"/>
          <w:sz w:val="18"/>
          <w:szCs w:val="18"/>
          <w:lang w:eastAsia="sl-SI"/>
        </w:rPr>
      </w:pPr>
      <w:r w:rsidRPr="00F4441C">
        <w:rPr>
          <w:rFonts w:ascii="Univerza Sans" w:eastAsia="Calibri" w:hAnsi="Univerza Sans" w:cs="Arial"/>
          <w:i/>
          <w:kern w:val="0"/>
          <w:sz w:val="18"/>
          <w:szCs w:val="18"/>
          <w:lang w:eastAsia="sl-SI"/>
        </w:rPr>
        <w:t>ali</w:t>
      </w:r>
    </w:p>
    <w:p w14:paraId="09D32F2D"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21" w:name="_Hlk78882960"/>
      <w:r w:rsidRPr="00F4441C">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i/>
          <w:iCs/>
          <w:kern w:val="0"/>
          <w:sz w:val="18"/>
          <w:szCs w:val="18"/>
          <w:lang w:eastAsia="sl-SI"/>
        </w:rPr>
      </w:pPr>
      <w:r w:rsidRPr="00F4441C">
        <w:rPr>
          <w:rFonts w:ascii="Univerza Sans" w:eastAsia="Calibri" w:hAnsi="Univerza Sans" w:cs="Arial"/>
          <w:i/>
          <w:iCs/>
          <w:kern w:val="0"/>
          <w:sz w:val="18"/>
          <w:szCs w:val="18"/>
          <w:lang w:eastAsia="sl-SI"/>
        </w:rPr>
        <w:t>/glede na način podpisa se izbere ustrezno besedilo/</w:t>
      </w:r>
    </w:p>
    <w:bookmarkEnd w:id="21"/>
    <w:p w14:paraId="032F7F3A"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676FB0A3"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bCs/>
          <w:kern w:val="0"/>
          <w:sz w:val="18"/>
          <w:szCs w:val="18"/>
        </w:rPr>
        <w:t xml:space="preserve">, dne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ab/>
      </w:r>
      <w:r w:rsidR="00655BE2" w:rsidRPr="00F4441C">
        <w:rPr>
          <w:rFonts w:ascii="Univerza Sans" w:eastAsia="Calibri" w:hAnsi="Univerza Sans" w:cs="Arial"/>
          <w:bCs/>
          <w:kern w:val="0"/>
          <w:sz w:val="18"/>
          <w:szCs w:val="18"/>
        </w:rPr>
        <w:tab/>
      </w:r>
      <w:r w:rsidR="00540239">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 xml:space="preserve">Ljubljana, dne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72B5818C"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75CA8829" w:rsidR="007F7A53" w:rsidRPr="00563442" w:rsidRDefault="007F7A53" w:rsidP="007F7A53">
      <w:pPr>
        <w:widowControl/>
        <w:suppressAutoHyphens w:val="0"/>
        <w:autoSpaceDN/>
        <w:spacing w:after="0" w:line="276" w:lineRule="auto"/>
        <w:jc w:val="both"/>
        <w:textAlignment w:val="auto"/>
        <w:rPr>
          <w:rFonts w:ascii="Univerza Sans" w:eastAsia="Calibri" w:hAnsi="Univerza Sans" w:cs="Arial"/>
          <w:b/>
          <w:kern w:val="0"/>
          <w:sz w:val="18"/>
          <w:szCs w:val="18"/>
        </w:rPr>
      </w:pPr>
      <w:r w:rsidRPr="00563442">
        <w:rPr>
          <w:rFonts w:ascii="Univerza Sans" w:eastAsia="Calibri" w:hAnsi="Univerza Sans" w:cs="Arial"/>
          <w:b/>
          <w:kern w:val="0"/>
          <w:sz w:val="18"/>
          <w:szCs w:val="18"/>
        </w:rPr>
        <w:t xml:space="preserve">DOBAVITELJ: </w:t>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00A13683"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NAROČNIK:</w:t>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p>
    <w:p w14:paraId="4D88FC40" w14:textId="75D67C76"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00A13683"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UNIVERZA V LJUBLJANI</w:t>
      </w:r>
    </w:p>
    <w:p w14:paraId="1B420CE7" w14:textId="4071A68A"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00A13683"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Biotehniška fakulteta</w:t>
      </w:r>
    </w:p>
    <w:p w14:paraId="4FF5B1BD" w14:textId="630ED6B8"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lastRenderedPageBreak/>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00A13683"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 xml:space="preserve">prof. dr. Marina Pintar, </w:t>
      </w:r>
      <w:proofErr w:type="spellStart"/>
      <w:r w:rsidRPr="00F4441C">
        <w:rPr>
          <w:rFonts w:ascii="Univerza Sans" w:eastAsia="Calibri" w:hAnsi="Univerza Sans" w:cs="Arial"/>
          <w:kern w:val="0"/>
          <w:sz w:val="18"/>
          <w:szCs w:val="18"/>
        </w:rPr>
        <w:t>dekanja</w:t>
      </w:r>
      <w:proofErr w:type="spellEnd"/>
    </w:p>
    <w:p w14:paraId="1FB085DD"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F4441C"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F4441C"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F4441C"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F4441C">
        <w:rPr>
          <w:rFonts w:ascii="Univerza Sans" w:eastAsia="Calibri" w:hAnsi="Univerza Sans" w:cs="Arial"/>
          <w:bCs/>
          <w:kern w:val="0"/>
          <w:sz w:val="18"/>
          <w:szCs w:val="18"/>
        </w:rPr>
        <w:t>Priloga:</w:t>
      </w:r>
    </w:p>
    <w:p w14:paraId="0A031939" w14:textId="77777777" w:rsidR="007F7A53" w:rsidRPr="00F4441C"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bookmarkStart w:id="22" w:name="_Hlk193784840"/>
      <w:r w:rsidRPr="00F4441C">
        <w:rPr>
          <w:rFonts w:ascii="Univerza Sans" w:eastAsia="Calibri" w:hAnsi="Univerza Sans" w:cs="Arial"/>
          <w:bCs/>
          <w:kern w:val="0"/>
          <w:sz w:val="18"/>
          <w:szCs w:val="18"/>
          <w:lang w:eastAsia="sl-SI"/>
        </w:rPr>
        <w:t>Priloga št. 1 - ponudba dobavitelja št. …. z dne ….,</w:t>
      </w:r>
    </w:p>
    <w:bookmarkEnd w:id="22"/>
    <w:p w14:paraId="6498729E" w14:textId="77777777" w:rsidR="00D14650" w:rsidRPr="00F4441C" w:rsidRDefault="00D14650" w:rsidP="000343E8">
      <w:pPr>
        <w:pStyle w:val="Textbody"/>
        <w:rPr>
          <w:rFonts w:ascii="Univerza Sans" w:hAnsi="Univerza Sans" w:cs="Arial"/>
          <w:sz w:val="18"/>
          <w:szCs w:val="18"/>
        </w:rPr>
      </w:pPr>
    </w:p>
    <w:sectPr w:rsidR="00D14650" w:rsidRPr="00F4441C" w:rsidSect="00434719">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610A4" w14:textId="77777777" w:rsidR="00F81F0A" w:rsidRPr="000343E8" w:rsidRDefault="00F81F0A">
      <w:pPr>
        <w:spacing w:after="0" w:line="240" w:lineRule="auto"/>
        <w:rPr>
          <w:sz w:val="21"/>
          <w:szCs w:val="21"/>
        </w:rPr>
      </w:pPr>
      <w:r w:rsidRPr="000343E8">
        <w:rPr>
          <w:sz w:val="21"/>
          <w:szCs w:val="21"/>
        </w:rPr>
        <w:separator/>
      </w:r>
    </w:p>
  </w:endnote>
  <w:endnote w:type="continuationSeparator" w:id="0">
    <w:p w14:paraId="2714DF47" w14:textId="77777777" w:rsidR="00F81F0A" w:rsidRPr="000343E8" w:rsidRDefault="00F81F0A">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za Sans">
    <w:altName w:val="Calibri"/>
    <w:panose1 w:val="020B0503020203020204"/>
    <w:charset w:val="00"/>
    <w:family w:val="auto"/>
    <w:pitch w:val="variable"/>
    <w:sig w:usb0="A00000FF" w:usb1="0000A4FB" w:usb2="0000002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6684" w14:textId="77777777" w:rsidR="00F81F0A" w:rsidRPr="00CB5B18" w:rsidRDefault="00F81F0A" w:rsidP="000678E7">
    <w:pPr>
      <w:pStyle w:val="Noga"/>
      <w:rPr>
        <w:rFonts w:ascii="Univerza Sans" w:hAnsi="Univerza Sans"/>
        <w:sz w:val="19"/>
        <w:szCs w:val="19"/>
      </w:rPr>
    </w:pPr>
    <w:r w:rsidRPr="000343E8">
      <w:rPr>
        <w:rFonts w:ascii="Garamond" w:hAnsi="Garamond"/>
        <w:sz w:val="19"/>
        <w:szCs w:val="19"/>
      </w:rPr>
      <w:tab/>
    </w:r>
    <w:r w:rsidRPr="000678E7">
      <w:rPr>
        <w:rFonts w:ascii="Univerza Sans" w:hAnsi="Univerza Sans"/>
        <w:sz w:val="18"/>
        <w:szCs w:val="18"/>
      </w:rPr>
      <w:fldChar w:fldCharType="begin"/>
    </w:r>
    <w:r w:rsidRPr="000678E7">
      <w:rPr>
        <w:rFonts w:ascii="Univerza Sans" w:hAnsi="Univerza Sans"/>
        <w:sz w:val="18"/>
        <w:szCs w:val="18"/>
      </w:rPr>
      <w:instrText>PAGE   \* MERGEFORMAT</w:instrText>
    </w:r>
    <w:r w:rsidRPr="000678E7">
      <w:rPr>
        <w:rFonts w:ascii="Univerza Sans" w:hAnsi="Univerza Sans"/>
        <w:sz w:val="18"/>
        <w:szCs w:val="18"/>
      </w:rPr>
      <w:fldChar w:fldCharType="separate"/>
    </w:r>
    <w:r w:rsidRPr="000678E7">
      <w:rPr>
        <w:rFonts w:ascii="Univerza Sans" w:hAnsi="Univerza Sans"/>
        <w:noProof/>
        <w:sz w:val="18"/>
        <w:szCs w:val="18"/>
      </w:rPr>
      <w:t>1</w:t>
    </w:r>
    <w:r w:rsidRPr="000678E7">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3645" w14:textId="77777777" w:rsidR="00F81F0A" w:rsidRPr="000343E8" w:rsidRDefault="00F81F0A" w:rsidP="006710F8">
    <w:pPr>
      <w:pStyle w:val="Noga"/>
      <w:jc w:val="center"/>
      <w:rPr>
        <w:sz w:val="21"/>
        <w:szCs w:val="21"/>
      </w:rPr>
    </w:pPr>
  </w:p>
  <w:p w14:paraId="734CAFBC" w14:textId="77777777" w:rsidR="00F81F0A" w:rsidRPr="000343E8" w:rsidRDefault="00F81F0A"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5FFEA1C0" w14:textId="77777777" w:rsidR="00F81F0A" w:rsidRPr="000343E8" w:rsidRDefault="00F81F0A"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F81F0A" w:rsidRPr="000343E8" w:rsidRDefault="00F81F0A"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258DF186" w14:textId="77777777" w:rsidR="00F81F0A" w:rsidRPr="000343E8" w:rsidRDefault="00F81F0A">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6A8D0" w14:textId="77777777" w:rsidR="00F81F0A" w:rsidRPr="000343E8" w:rsidRDefault="00F81F0A">
      <w:pPr>
        <w:spacing w:after="0" w:line="240" w:lineRule="auto"/>
        <w:rPr>
          <w:sz w:val="21"/>
          <w:szCs w:val="21"/>
        </w:rPr>
      </w:pPr>
      <w:r w:rsidRPr="000343E8">
        <w:rPr>
          <w:color w:val="000000"/>
          <w:sz w:val="21"/>
          <w:szCs w:val="21"/>
        </w:rPr>
        <w:separator/>
      </w:r>
    </w:p>
  </w:footnote>
  <w:footnote w:type="continuationSeparator" w:id="0">
    <w:p w14:paraId="78F9E988" w14:textId="77777777" w:rsidR="00F81F0A" w:rsidRPr="000343E8" w:rsidRDefault="00F81F0A">
      <w:pPr>
        <w:spacing w:after="0" w:line="240" w:lineRule="auto"/>
        <w:rPr>
          <w:sz w:val="21"/>
          <w:szCs w:val="21"/>
        </w:rPr>
      </w:pPr>
      <w:r w:rsidRPr="000343E8">
        <w:rPr>
          <w:sz w:val="21"/>
          <w:szCs w:val="21"/>
        </w:rPr>
        <w:continuationSeparator/>
      </w:r>
    </w:p>
  </w:footnote>
  <w:footnote w:id="1">
    <w:p w14:paraId="25CB989E" w14:textId="77777777" w:rsidR="00F81F0A" w:rsidRPr="00BA37BF" w:rsidRDefault="00F81F0A" w:rsidP="007F7A53">
      <w:pPr>
        <w:pStyle w:val="Sprotnaopomba-besedilo"/>
        <w:rPr>
          <w:rFonts w:ascii="Arial" w:hAnsi="Arial"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FE6F97">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5D61" w14:textId="77777777" w:rsidR="00F81F0A" w:rsidRPr="000343E8" w:rsidRDefault="00F81F0A">
    <w:pPr>
      <w:pStyle w:val="Glava"/>
      <w:rPr>
        <w:noProof/>
        <w:sz w:val="21"/>
        <w:szCs w:val="21"/>
      </w:rPr>
    </w:pPr>
  </w:p>
  <w:p w14:paraId="7321433A" w14:textId="77777777" w:rsidR="00F81F0A" w:rsidRPr="000343E8" w:rsidRDefault="00F81F0A">
    <w:pPr>
      <w:pStyle w:val="Glava"/>
      <w:rPr>
        <w:sz w:val="21"/>
        <w:szCs w:val="21"/>
      </w:rPr>
    </w:pPr>
  </w:p>
  <w:p w14:paraId="5E1D04F9" w14:textId="47A068AA" w:rsidR="00F81F0A" w:rsidRPr="000343E8" w:rsidRDefault="00F81F0A">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385D0" w14:textId="0709E9DB" w:rsidR="00F81F0A" w:rsidRPr="000343E8" w:rsidRDefault="00F81F0A">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F81F0A" w:rsidRPr="000343E8" w:rsidRDefault="00F81F0A" w:rsidP="006710F8">
    <w:pPr>
      <w:pStyle w:val="Glava"/>
      <w:spacing w:line="240" w:lineRule="auto"/>
      <w:rPr>
        <w:sz w:val="21"/>
        <w:szCs w:val="21"/>
      </w:rPr>
    </w:pPr>
  </w:p>
  <w:p w14:paraId="2894F332" w14:textId="77777777" w:rsidR="00F81F0A" w:rsidRPr="000343E8" w:rsidRDefault="00F81F0A"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10"/>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B277E0D"/>
    <w:multiLevelType w:val="hybridMultilevel"/>
    <w:tmpl w:val="F31C0B0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0"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EB1738C"/>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7"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54523"/>
    <w:multiLevelType w:val="hybridMultilevel"/>
    <w:tmpl w:val="AEE6469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3"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EED1B8F"/>
    <w:multiLevelType w:val="hybridMultilevel"/>
    <w:tmpl w:val="07C459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39"/>
  </w:num>
  <w:num w:numId="4">
    <w:abstractNumId w:val="54"/>
  </w:num>
  <w:num w:numId="5">
    <w:abstractNumId w:val="20"/>
  </w:num>
  <w:num w:numId="6">
    <w:abstractNumId w:val="38"/>
  </w:num>
  <w:num w:numId="7">
    <w:abstractNumId w:val="59"/>
  </w:num>
  <w:num w:numId="8">
    <w:abstractNumId w:val="32"/>
  </w:num>
  <w:num w:numId="9">
    <w:abstractNumId w:val="34"/>
  </w:num>
  <w:num w:numId="10">
    <w:abstractNumId w:val="52"/>
  </w:num>
  <w:num w:numId="11">
    <w:abstractNumId w:val="69"/>
  </w:num>
  <w:num w:numId="12">
    <w:abstractNumId w:val="36"/>
  </w:num>
  <w:num w:numId="13">
    <w:abstractNumId w:val="15"/>
  </w:num>
  <w:num w:numId="14">
    <w:abstractNumId w:val="67"/>
  </w:num>
  <w:num w:numId="15">
    <w:abstractNumId w:val="65"/>
  </w:num>
  <w:num w:numId="16">
    <w:abstractNumId w:val="64"/>
  </w:num>
  <w:num w:numId="17">
    <w:abstractNumId w:val="40"/>
  </w:num>
  <w:num w:numId="18">
    <w:abstractNumId w:val="12"/>
  </w:num>
  <w:num w:numId="19">
    <w:abstractNumId w:val="43"/>
  </w:num>
  <w:num w:numId="20">
    <w:abstractNumId w:val="41"/>
  </w:num>
  <w:num w:numId="21">
    <w:abstractNumId w:val="33"/>
  </w:num>
  <w:num w:numId="22">
    <w:abstractNumId w:val="37"/>
  </w:num>
  <w:num w:numId="23">
    <w:abstractNumId w:val="0"/>
  </w:num>
  <w:num w:numId="24">
    <w:abstractNumId w:val="50"/>
  </w:num>
  <w:num w:numId="25">
    <w:abstractNumId w:val="21"/>
  </w:num>
  <w:num w:numId="26">
    <w:abstractNumId w:val="4"/>
  </w:num>
  <w:num w:numId="27">
    <w:abstractNumId w:val="2"/>
  </w:num>
  <w:num w:numId="28">
    <w:abstractNumId w:val="25"/>
  </w:num>
  <w:num w:numId="29">
    <w:abstractNumId w:val="23"/>
  </w:num>
  <w:num w:numId="30">
    <w:abstractNumId w:val="44"/>
  </w:num>
  <w:num w:numId="31">
    <w:abstractNumId w:val="9"/>
  </w:num>
  <w:num w:numId="32">
    <w:abstractNumId w:val="18"/>
  </w:num>
  <w:num w:numId="33">
    <w:abstractNumId w:val="66"/>
  </w:num>
  <w:num w:numId="34">
    <w:abstractNumId w:val="45"/>
  </w:num>
  <w:num w:numId="35">
    <w:abstractNumId w:val="42"/>
  </w:num>
  <w:num w:numId="36">
    <w:abstractNumId w:val="68"/>
  </w:num>
  <w:num w:numId="37">
    <w:abstractNumId w:val="14"/>
  </w:num>
  <w:num w:numId="38">
    <w:abstractNumId w:val="19"/>
  </w:num>
  <w:num w:numId="39">
    <w:abstractNumId w:val="61"/>
  </w:num>
  <w:num w:numId="40">
    <w:abstractNumId w:val="55"/>
  </w:num>
  <w:num w:numId="41">
    <w:abstractNumId w:val="53"/>
  </w:num>
  <w:num w:numId="42">
    <w:abstractNumId w:val="31"/>
  </w:num>
  <w:num w:numId="43">
    <w:abstractNumId w:val="47"/>
  </w:num>
  <w:num w:numId="44">
    <w:abstractNumId w:val="1"/>
  </w:num>
  <w:num w:numId="45">
    <w:abstractNumId w:val="28"/>
  </w:num>
  <w:num w:numId="46">
    <w:abstractNumId w:val="63"/>
  </w:num>
  <w:num w:numId="47">
    <w:abstractNumId w:val="10"/>
  </w:num>
  <w:num w:numId="48">
    <w:abstractNumId w:val="5"/>
  </w:num>
  <w:num w:numId="49">
    <w:abstractNumId w:val="17"/>
  </w:num>
  <w:num w:numId="50">
    <w:abstractNumId w:val="7"/>
  </w:num>
  <w:num w:numId="51">
    <w:abstractNumId w:val="16"/>
  </w:num>
  <w:num w:numId="52">
    <w:abstractNumId w:val="46"/>
  </w:num>
  <w:num w:numId="53">
    <w:abstractNumId w:val="8"/>
  </w:num>
  <w:num w:numId="54">
    <w:abstractNumId w:val="6"/>
  </w:num>
  <w:num w:numId="55">
    <w:abstractNumId w:val="26"/>
  </w:num>
  <w:num w:numId="56">
    <w:abstractNumId w:val="48"/>
  </w:num>
  <w:num w:numId="57">
    <w:abstractNumId w:val="30"/>
  </w:num>
  <w:num w:numId="58">
    <w:abstractNumId w:val="22"/>
  </w:num>
  <w:num w:numId="59">
    <w:abstractNumId w:val="49"/>
  </w:num>
  <w:num w:numId="60">
    <w:abstractNumId w:val="62"/>
  </w:num>
  <w:num w:numId="61">
    <w:abstractNumId w:val="57"/>
  </w:num>
  <w:num w:numId="62">
    <w:abstractNumId w:val="22"/>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3"/>
  </w:num>
  <w:num w:numId="64">
    <w:abstractNumId w:val="58"/>
  </w:num>
  <w:num w:numId="65">
    <w:abstractNumId w:val="51"/>
  </w:num>
  <w:num w:numId="66">
    <w:abstractNumId w:val="29"/>
  </w:num>
  <w:num w:numId="67">
    <w:abstractNumId w:val="13"/>
  </w:num>
  <w:num w:numId="68">
    <w:abstractNumId w:val="60"/>
  </w:num>
  <w:num w:numId="69">
    <w:abstractNumId w:val="56"/>
  </w:num>
  <w:num w:numId="70">
    <w:abstractNumId w:val="24"/>
  </w:num>
  <w:num w:numId="71">
    <w:abstractNumId w:val="70"/>
  </w:num>
  <w:num w:numId="72">
    <w:abstractNumId w:val="3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14E8"/>
    <w:rsid w:val="000044A9"/>
    <w:rsid w:val="00005CB0"/>
    <w:rsid w:val="00007840"/>
    <w:rsid w:val="00010F06"/>
    <w:rsid w:val="0001266C"/>
    <w:rsid w:val="00013675"/>
    <w:rsid w:val="0001457E"/>
    <w:rsid w:val="00015AA7"/>
    <w:rsid w:val="00016241"/>
    <w:rsid w:val="000165A1"/>
    <w:rsid w:val="00017AC9"/>
    <w:rsid w:val="00020608"/>
    <w:rsid w:val="00023B67"/>
    <w:rsid w:val="0002437B"/>
    <w:rsid w:val="00024741"/>
    <w:rsid w:val="000248D6"/>
    <w:rsid w:val="00026795"/>
    <w:rsid w:val="000267EA"/>
    <w:rsid w:val="000274AD"/>
    <w:rsid w:val="000303E1"/>
    <w:rsid w:val="00031485"/>
    <w:rsid w:val="000333BB"/>
    <w:rsid w:val="000343E8"/>
    <w:rsid w:val="0003798A"/>
    <w:rsid w:val="0004317A"/>
    <w:rsid w:val="00044D7D"/>
    <w:rsid w:val="00046D73"/>
    <w:rsid w:val="000505AE"/>
    <w:rsid w:val="000505ED"/>
    <w:rsid w:val="000526AC"/>
    <w:rsid w:val="000542CE"/>
    <w:rsid w:val="00055651"/>
    <w:rsid w:val="0005607C"/>
    <w:rsid w:val="000576D4"/>
    <w:rsid w:val="0006055F"/>
    <w:rsid w:val="000611ED"/>
    <w:rsid w:val="00064716"/>
    <w:rsid w:val="000660FD"/>
    <w:rsid w:val="000661C3"/>
    <w:rsid w:val="000672DE"/>
    <w:rsid w:val="000678E7"/>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34F"/>
    <w:rsid w:val="000A3B48"/>
    <w:rsid w:val="000A522C"/>
    <w:rsid w:val="000A6EB9"/>
    <w:rsid w:val="000A709C"/>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566C"/>
    <w:rsid w:val="00106BA0"/>
    <w:rsid w:val="0010791B"/>
    <w:rsid w:val="00107C6F"/>
    <w:rsid w:val="00107EFC"/>
    <w:rsid w:val="00110765"/>
    <w:rsid w:val="00110B67"/>
    <w:rsid w:val="00111822"/>
    <w:rsid w:val="00112833"/>
    <w:rsid w:val="001171A6"/>
    <w:rsid w:val="00122D78"/>
    <w:rsid w:val="00125F03"/>
    <w:rsid w:val="00125FA6"/>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97FB5"/>
    <w:rsid w:val="001A183E"/>
    <w:rsid w:val="001A4E8A"/>
    <w:rsid w:val="001A6322"/>
    <w:rsid w:val="001B094F"/>
    <w:rsid w:val="001C0993"/>
    <w:rsid w:val="001C0D8B"/>
    <w:rsid w:val="001C68B4"/>
    <w:rsid w:val="001D31A5"/>
    <w:rsid w:val="001D331F"/>
    <w:rsid w:val="001D370B"/>
    <w:rsid w:val="001D7D08"/>
    <w:rsid w:val="001D7E06"/>
    <w:rsid w:val="001E0D04"/>
    <w:rsid w:val="001E3FE9"/>
    <w:rsid w:val="001E5C0F"/>
    <w:rsid w:val="001E775A"/>
    <w:rsid w:val="001E7D7C"/>
    <w:rsid w:val="001F3B02"/>
    <w:rsid w:val="001F697A"/>
    <w:rsid w:val="001F79F9"/>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0B5"/>
    <w:rsid w:val="002B54AB"/>
    <w:rsid w:val="002B6FAD"/>
    <w:rsid w:val="002B7D0C"/>
    <w:rsid w:val="002C340E"/>
    <w:rsid w:val="002C412B"/>
    <w:rsid w:val="002C5A1F"/>
    <w:rsid w:val="002C6445"/>
    <w:rsid w:val="002D0681"/>
    <w:rsid w:val="002D4E53"/>
    <w:rsid w:val="002D5D1E"/>
    <w:rsid w:val="002D6CE6"/>
    <w:rsid w:val="002E6065"/>
    <w:rsid w:val="002E7695"/>
    <w:rsid w:val="002E7945"/>
    <w:rsid w:val="002E7FDD"/>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1092"/>
    <w:rsid w:val="00332970"/>
    <w:rsid w:val="00332ACF"/>
    <w:rsid w:val="00333E6C"/>
    <w:rsid w:val="0033553C"/>
    <w:rsid w:val="003373B9"/>
    <w:rsid w:val="00342CB9"/>
    <w:rsid w:val="00342FF6"/>
    <w:rsid w:val="003432BD"/>
    <w:rsid w:val="00345A47"/>
    <w:rsid w:val="0034602C"/>
    <w:rsid w:val="00353D65"/>
    <w:rsid w:val="003544CC"/>
    <w:rsid w:val="00354954"/>
    <w:rsid w:val="0036128E"/>
    <w:rsid w:val="00362F60"/>
    <w:rsid w:val="00364FB0"/>
    <w:rsid w:val="00365C28"/>
    <w:rsid w:val="003674E9"/>
    <w:rsid w:val="00367AE9"/>
    <w:rsid w:val="00370BA0"/>
    <w:rsid w:val="00374C8E"/>
    <w:rsid w:val="00374F44"/>
    <w:rsid w:val="0037584A"/>
    <w:rsid w:val="00376328"/>
    <w:rsid w:val="00377AE6"/>
    <w:rsid w:val="00377F96"/>
    <w:rsid w:val="00380192"/>
    <w:rsid w:val="00381AD6"/>
    <w:rsid w:val="00381C06"/>
    <w:rsid w:val="00382182"/>
    <w:rsid w:val="003829BF"/>
    <w:rsid w:val="00385716"/>
    <w:rsid w:val="00387B5D"/>
    <w:rsid w:val="00390103"/>
    <w:rsid w:val="00391426"/>
    <w:rsid w:val="00391AFC"/>
    <w:rsid w:val="0039245F"/>
    <w:rsid w:val="00392D19"/>
    <w:rsid w:val="0039405D"/>
    <w:rsid w:val="00394EA0"/>
    <w:rsid w:val="00396E9E"/>
    <w:rsid w:val="00397AA5"/>
    <w:rsid w:val="003A217F"/>
    <w:rsid w:val="003A246D"/>
    <w:rsid w:val="003A3B5B"/>
    <w:rsid w:val="003A4E00"/>
    <w:rsid w:val="003A531F"/>
    <w:rsid w:val="003A6C8D"/>
    <w:rsid w:val="003B14A3"/>
    <w:rsid w:val="003B3869"/>
    <w:rsid w:val="003B5B5F"/>
    <w:rsid w:val="003B6C16"/>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0EE"/>
    <w:rsid w:val="004131B7"/>
    <w:rsid w:val="00415E80"/>
    <w:rsid w:val="0042022E"/>
    <w:rsid w:val="00421E1B"/>
    <w:rsid w:val="00422165"/>
    <w:rsid w:val="004221E2"/>
    <w:rsid w:val="00422565"/>
    <w:rsid w:val="004271D5"/>
    <w:rsid w:val="0042781C"/>
    <w:rsid w:val="00430669"/>
    <w:rsid w:val="00432008"/>
    <w:rsid w:val="0043279B"/>
    <w:rsid w:val="00433EB6"/>
    <w:rsid w:val="00434719"/>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819A3"/>
    <w:rsid w:val="0049064C"/>
    <w:rsid w:val="004910FF"/>
    <w:rsid w:val="00492879"/>
    <w:rsid w:val="0049324C"/>
    <w:rsid w:val="004A1132"/>
    <w:rsid w:val="004A1A78"/>
    <w:rsid w:val="004A25F6"/>
    <w:rsid w:val="004A4294"/>
    <w:rsid w:val="004A5C5C"/>
    <w:rsid w:val="004B46B6"/>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227"/>
    <w:rsid w:val="004F3972"/>
    <w:rsid w:val="004F498F"/>
    <w:rsid w:val="004F677A"/>
    <w:rsid w:val="004F67C1"/>
    <w:rsid w:val="0050148F"/>
    <w:rsid w:val="00506257"/>
    <w:rsid w:val="0051173D"/>
    <w:rsid w:val="0051208D"/>
    <w:rsid w:val="00513D39"/>
    <w:rsid w:val="00515E28"/>
    <w:rsid w:val="00516410"/>
    <w:rsid w:val="00531BEC"/>
    <w:rsid w:val="005344F2"/>
    <w:rsid w:val="00536738"/>
    <w:rsid w:val="00540239"/>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3442"/>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3A9C"/>
    <w:rsid w:val="005B43B7"/>
    <w:rsid w:val="005B4D82"/>
    <w:rsid w:val="005B4EA3"/>
    <w:rsid w:val="005B5783"/>
    <w:rsid w:val="005B59D1"/>
    <w:rsid w:val="005C3E3A"/>
    <w:rsid w:val="005C41B3"/>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0F25"/>
    <w:rsid w:val="00633E9B"/>
    <w:rsid w:val="00635374"/>
    <w:rsid w:val="00644F55"/>
    <w:rsid w:val="00645FF0"/>
    <w:rsid w:val="00647082"/>
    <w:rsid w:val="006470F4"/>
    <w:rsid w:val="006550AA"/>
    <w:rsid w:val="00655730"/>
    <w:rsid w:val="00655A3A"/>
    <w:rsid w:val="00655BE2"/>
    <w:rsid w:val="0065693B"/>
    <w:rsid w:val="00657DA2"/>
    <w:rsid w:val="00660B71"/>
    <w:rsid w:val="00660D78"/>
    <w:rsid w:val="00663424"/>
    <w:rsid w:val="0066520D"/>
    <w:rsid w:val="00665419"/>
    <w:rsid w:val="00665B8A"/>
    <w:rsid w:val="006667B5"/>
    <w:rsid w:val="00667011"/>
    <w:rsid w:val="00667853"/>
    <w:rsid w:val="006710F8"/>
    <w:rsid w:val="00676BB8"/>
    <w:rsid w:val="0067791E"/>
    <w:rsid w:val="006802E9"/>
    <w:rsid w:val="00680F78"/>
    <w:rsid w:val="0068106E"/>
    <w:rsid w:val="00683DD3"/>
    <w:rsid w:val="00684059"/>
    <w:rsid w:val="0068639F"/>
    <w:rsid w:val="0068661F"/>
    <w:rsid w:val="00690B6B"/>
    <w:rsid w:val="0069107C"/>
    <w:rsid w:val="00692EE3"/>
    <w:rsid w:val="00695535"/>
    <w:rsid w:val="006A20C5"/>
    <w:rsid w:val="006A221C"/>
    <w:rsid w:val="006A3160"/>
    <w:rsid w:val="006A65A3"/>
    <w:rsid w:val="006B1976"/>
    <w:rsid w:val="006B1F82"/>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0376"/>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464EE"/>
    <w:rsid w:val="00750624"/>
    <w:rsid w:val="00750F7B"/>
    <w:rsid w:val="0075196A"/>
    <w:rsid w:val="00752FF6"/>
    <w:rsid w:val="0075665B"/>
    <w:rsid w:val="0075785F"/>
    <w:rsid w:val="00762CB3"/>
    <w:rsid w:val="0076352B"/>
    <w:rsid w:val="00763A8B"/>
    <w:rsid w:val="00763CEC"/>
    <w:rsid w:val="00765056"/>
    <w:rsid w:val="00766B0C"/>
    <w:rsid w:val="00767CFB"/>
    <w:rsid w:val="007706D4"/>
    <w:rsid w:val="00773942"/>
    <w:rsid w:val="0077415C"/>
    <w:rsid w:val="00780469"/>
    <w:rsid w:val="007820AF"/>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5273"/>
    <w:rsid w:val="007B7786"/>
    <w:rsid w:val="007B78F8"/>
    <w:rsid w:val="007C341D"/>
    <w:rsid w:val="007C5CBF"/>
    <w:rsid w:val="007C5D36"/>
    <w:rsid w:val="007C6363"/>
    <w:rsid w:val="007D0907"/>
    <w:rsid w:val="007D155F"/>
    <w:rsid w:val="007D171A"/>
    <w:rsid w:val="007D2189"/>
    <w:rsid w:val="007D4A5D"/>
    <w:rsid w:val="007D5524"/>
    <w:rsid w:val="007D6F0A"/>
    <w:rsid w:val="007D6F0D"/>
    <w:rsid w:val="007D7027"/>
    <w:rsid w:val="007E0695"/>
    <w:rsid w:val="007E4E3A"/>
    <w:rsid w:val="007E4E3F"/>
    <w:rsid w:val="007E505E"/>
    <w:rsid w:val="007E55C6"/>
    <w:rsid w:val="007E5C18"/>
    <w:rsid w:val="007E7F04"/>
    <w:rsid w:val="007F21A6"/>
    <w:rsid w:val="007F3213"/>
    <w:rsid w:val="007F4A13"/>
    <w:rsid w:val="007F5A3D"/>
    <w:rsid w:val="007F6FA1"/>
    <w:rsid w:val="007F7A53"/>
    <w:rsid w:val="00803E32"/>
    <w:rsid w:val="00805800"/>
    <w:rsid w:val="00806095"/>
    <w:rsid w:val="0080798E"/>
    <w:rsid w:val="008148B4"/>
    <w:rsid w:val="00816D37"/>
    <w:rsid w:val="0081758F"/>
    <w:rsid w:val="00821C61"/>
    <w:rsid w:val="00822497"/>
    <w:rsid w:val="00823402"/>
    <w:rsid w:val="00823E31"/>
    <w:rsid w:val="00831C40"/>
    <w:rsid w:val="008353F7"/>
    <w:rsid w:val="00835AD3"/>
    <w:rsid w:val="008374E5"/>
    <w:rsid w:val="00844E64"/>
    <w:rsid w:val="00846AAB"/>
    <w:rsid w:val="00854CA0"/>
    <w:rsid w:val="008609F5"/>
    <w:rsid w:val="008615C8"/>
    <w:rsid w:val="00862F0F"/>
    <w:rsid w:val="00864D23"/>
    <w:rsid w:val="008661B0"/>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5E33"/>
    <w:rsid w:val="008E680A"/>
    <w:rsid w:val="008E6FB6"/>
    <w:rsid w:val="008E7A03"/>
    <w:rsid w:val="008F0748"/>
    <w:rsid w:val="008F17A0"/>
    <w:rsid w:val="008F1E06"/>
    <w:rsid w:val="008F2FD0"/>
    <w:rsid w:val="008F3872"/>
    <w:rsid w:val="009006E6"/>
    <w:rsid w:val="00900D02"/>
    <w:rsid w:val="00901E6E"/>
    <w:rsid w:val="00902019"/>
    <w:rsid w:val="00902306"/>
    <w:rsid w:val="00904730"/>
    <w:rsid w:val="009049DC"/>
    <w:rsid w:val="00906AD7"/>
    <w:rsid w:val="00911AB9"/>
    <w:rsid w:val="00912712"/>
    <w:rsid w:val="00914B9B"/>
    <w:rsid w:val="0091519B"/>
    <w:rsid w:val="009208BD"/>
    <w:rsid w:val="00921D34"/>
    <w:rsid w:val="00923A62"/>
    <w:rsid w:val="009246FE"/>
    <w:rsid w:val="009250C2"/>
    <w:rsid w:val="00925387"/>
    <w:rsid w:val="009258B2"/>
    <w:rsid w:val="00926931"/>
    <w:rsid w:val="009276A1"/>
    <w:rsid w:val="00930CC2"/>
    <w:rsid w:val="00930F98"/>
    <w:rsid w:val="009340C1"/>
    <w:rsid w:val="00934DDF"/>
    <w:rsid w:val="0093575C"/>
    <w:rsid w:val="00936061"/>
    <w:rsid w:val="009361F9"/>
    <w:rsid w:val="009404BD"/>
    <w:rsid w:val="009452F5"/>
    <w:rsid w:val="0094581A"/>
    <w:rsid w:val="00946DB2"/>
    <w:rsid w:val="009523AE"/>
    <w:rsid w:val="00962B7A"/>
    <w:rsid w:val="00963DC6"/>
    <w:rsid w:val="00963FF5"/>
    <w:rsid w:val="00964359"/>
    <w:rsid w:val="00965C82"/>
    <w:rsid w:val="009664F7"/>
    <w:rsid w:val="009667DE"/>
    <w:rsid w:val="009669DE"/>
    <w:rsid w:val="00971782"/>
    <w:rsid w:val="009730DD"/>
    <w:rsid w:val="009741A7"/>
    <w:rsid w:val="0097441C"/>
    <w:rsid w:val="00974ADC"/>
    <w:rsid w:val="0097570E"/>
    <w:rsid w:val="0097745B"/>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358D"/>
    <w:rsid w:val="009F59CF"/>
    <w:rsid w:val="009F662D"/>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4E94"/>
    <w:rsid w:val="00A45410"/>
    <w:rsid w:val="00A47622"/>
    <w:rsid w:val="00A50938"/>
    <w:rsid w:val="00A50E9C"/>
    <w:rsid w:val="00A53D5F"/>
    <w:rsid w:val="00A54065"/>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F4C"/>
    <w:rsid w:val="00A86108"/>
    <w:rsid w:val="00A87DA1"/>
    <w:rsid w:val="00A91CA8"/>
    <w:rsid w:val="00A934A9"/>
    <w:rsid w:val="00A93996"/>
    <w:rsid w:val="00A97C1B"/>
    <w:rsid w:val="00AA0AE3"/>
    <w:rsid w:val="00AA2FBE"/>
    <w:rsid w:val="00AA46F3"/>
    <w:rsid w:val="00AA4CC2"/>
    <w:rsid w:val="00AA6037"/>
    <w:rsid w:val="00AA60C9"/>
    <w:rsid w:val="00AB2662"/>
    <w:rsid w:val="00AB48CC"/>
    <w:rsid w:val="00AB5008"/>
    <w:rsid w:val="00AB5785"/>
    <w:rsid w:val="00AC3651"/>
    <w:rsid w:val="00AC3807"/>
    <w:rsid w:val="00AC4FC1"/>
    <w:rsid w:val="00AC75BB"/>
    <w:rsid w:val="00AD0E86"/>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2414E"/>
    <w:rsid w:val="00B306E5"/>
    <w:rsid w:val="00B319AB"/>
    <w:rsid w:val="00B35539"/>
    <w:rsid w:val="00B369B3"/>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76BD7"/>
    <w:rsid w:val="00B836ED"/>
    <w:rsid w:val="00B83E08"/>
    <w:rsid w:val="00B86634"/>
    <w:rsid w:val="00B8765A"/>
    <w:rsid w:val="00B87BE7"/>
    <w:rsid w:val="00B90EE0"/>
    <w:rsid w:val="00B93910"/>
    <w:rsid w:val="00B93A88"/>
    <w:rsid w:val="00B9792C"/>
    <w:rsid w:val="00BA014C"/>
    <w:rsid w:val="00BA0B0E"/>
    <w:rsid w:val="00BA261A"/>
    <w:rsid w:val="00BA37BF"/>
    <w:rsid w:val="00BA3C5A"/>
    <w:rsid w:val="00BA417F"/>
    <w:rsid w:val="00BA5A95"/>
    <w:rsid w:val="00BA76EF"/>
    <w:rsid w:val="00BB03AB"/>
    <w:rsid w:val="00BB10CD"/>
    <w:rsid w:val="00BB25D1"/>
    <w:rsid w:val="00BB52C1"/>
    <w:rsid w:val="00BB7FAB"/>
    <w:rsid w:val="00BC04B4"/>
    <w:rsid w:val="00BC0AE8"/>
    <w:rsid w:val="00BC2115"/>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A30"/>
    <w:rsid w:val="00C200CE"/>
    <w:rsid w:val="00C22197"/>
    <w:rsid w:val="00C22230"/>
    <w:rsid w:val="00C24FFA"/>
    <w:rsid w:val="00C27530"/>
    <w:rsid w:val="00C30B55"/>
    <w:rsid w:val="00C30E6E"/>
    <w:rsid w:val="00C3164A"/>
    <w:rsid w:val="00C340E0"/>
    <w:rsid w:val="00C35212"/>
    <w:rsid w:val="00C35FA0"/>
    <w:rsid w:val="00C40212"/>
    <w:rsid w:val="00C427E9"/>
    <w:rsid w:val="00C50F6E"/>
    <w:rsid w:val="00C518D2"/>
    <w:rsid w:val="00C51F79"/>
    <w:rsid w:val="00C5253F"/>
    <w:rsid w:val="00C55987"/>
    <w:rsid w:val="00C55CD0"/>
    <w:rsid w:val="00C605A8"/>
    <w:rsid w:val="00C6437A"/>
    <w:rsid w:val="00C659CB"/>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00B1"/>
    <w:rsid w:val="00C922A7"/>
    <w:rsid w:val="00C93C31"/>
    <w:rsid w:val="00C941E3"/>
    <w:rsid w:val="00CA1413"/>
    <w:rsid w:val="00CA15C1"/>
    <w:rsid w:val="00CA1789"/>
    <w:rsid w:val="00CA2BB2"/>
    <w:rsid w:val="00CA2DA8"/>
    <w:rsid w:val="00CA3B6D"/>
    <w:rsid w:val="00CA5302"/>
    <w:rsid w:val="00CA6EF1"/>
    <w:rsid w:val="00CB0385"/>
    <w:rsid w:val="00CB1135"/>
    <w:rsid w:val="00CB21AC"/>
    <w:rsid w:val="00CB26D4"/>
    <w:rsid w:val="00CB4289"/>
    <w:rsid w:val="00CB4354"/>
    <w:rsid w:val="00CB5B18"/>
    <w:rsid w:val="00CB63EB"/>
    <w:rsid w:val="00CB771F"/>
    <w:rsid w:val="00CC41C9"/>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36C55"/>
    <w:rsid w:val="00D437AF"/>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ED4"/>
    <w:rsid w:val="00D84D6F"/>
    <w:rsid w:val="00D858CF"/>
    <w:rsid w:val="00D86F62"/>
    <w:rsid w:val="00D87152"/>
    <w:rsid w:val="00D90906"/>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4620"/>
    <w:rsid w:val="00DF54BC"/>
    <w:rsid w:val="00DF55F1"/>
    <w:rsid w:val="00E01DB7"/>
    <w:rsid w:val="00E03E73"/>
    <w:rsid w:val="00E139AB"/>
    <w:rsid w:val="00E20811"/>
    <w:rsid w:val="00E212C5"/>
    <w:rsid w:val="00E21830"/>
    <w:rsid w:val="00E225DA"/>
    <w:rsid w:val="00E25B6B"/>
    <w:rsid w:val="00E2722F"/>
    <w:rsid w:val="00E30099"/>
    <w:rsid w:val="00E300C1"/>
    <w:rsid w:val="00E322B5"/>
    <w:rsid w:val="00E3710E"/>
    <w:rsid w:val="00E42EBE"/>
    <w:rsid w:val="00E45E07"/>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63A"/>
    <w:rsid w:val="00E84E4E"/>
    <w:rsid w:val="00E857C0"/>
    <w:rsid w:val="00E85B4F"/>
    <w:rsid w:val="00E87A79"/>
    <w:rsid w:val="00E91DDB"/>
    <w:rsid w:val="00E94E0C"/>
    <w:rsid w:val="00E96CC0"/>
    <w:rsid w:val="00EA10F7"/>
    <w:rsid w:val="00EA27BF"/>
    <w:rsid w:val="00EA3419"/>
    <w:rsid w:val="00EA5DB0"/>
    <w:rsid w:val="00EA6117"/>
    <w:rsid w:val="00EA7146"/>
    <w:rsid w:val="00EB0A26"/>
    <w:rsid w:val="00EB0B22"/>
    <w:rsid w:val="00EB0D95"/>
    <w:rsid w:val="00EB2C48"/>
    <w:rsid w:val="00EB3583"/>
    <w:rsid w:val="00EB4503"/>
    <w:rsid w:val="00EB63B1"/>
    <w:rsid w:val="00EB6AA4"/>
    <w:rsid w:val="00EB6EB4"/>
    <w:rsid w:val="00EC5DE9"/>
    <w:rsid w:val="00ED0B94"/>
    <w:rsid w:val="00ED4CAE"/>
    <w:rsid w:val="00ED599C"/>
    <w:rsid w:val="00ED684D"/>
    <w:rsid w:val="00ED6CBB"/>
    <w:rsid w:val="00ED7B4A"/>
    <w:rsid w:val="00EE0FC5"/>
    <w:rsid w:val="00EE19B8"/>
    <w:rsid w:val="00EE1E98"/>
    <w:rsid w:val="00EE248E"/>
    <w:rsid w:val="00EE310C"/>
    <w:rsid w:val="00EF0575"/>
    <w:rsid w:val="00EF070F"/>
    <w:rsid w:val="00EF1DF7"/>
    <w:rsid w:val="00EF2A6C"/>
    <w:rsid w:val="00EF2E85"/>
    <w:rsid w:val="00EF6AA6"/>
    <w:rsid w:val="00F00C22"/>
    <w:rsid w:val="00F01BD3"/>
    <w:rsid w:val="00F01CB1"/>
    <w:rsid w:val="00F022DF"/>
    <w:rsid w:val="00F037BC"/>
    <w:rsid w:val="00F04C67"/>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4441C"/>
    <w:rsid w:val="00F51A4D"/>
    <w:rsid w:val="00F51ADE"/>
    <w:rsid w:val="00F51D38"/>
    <w:rsid w:val="00F539A9"/>
    <w:rsid w:val="00F5516C"/>
    <w:rsid w:val="00F55545"/>
    <w:rsid w:val="00F56A06"/>
    <w:rsid w:val="00F60501"/>
    <w:rsid w:val="00F60F63"/>
    <w:rsid w:val="00F6191D"/>
    <w:rsid w:val="00F64361"/>
    <w:rsid w:val="00F64F26"/>
    <w:rsid w:val="00F65620"/>
    <w:rsid w:val="00F656E6"/>
    <w:rsid w:val="00F6643A"/>
    <w:rsid w:val="00F665C2"/>
    <w:rsid w:val="00F66CEC"/>
    <w:rsid w:val="00F66F13"/>
    <w:rsid w:val="00F67DC5"/>
    <w:rsid w:val="00F701CB"/>
    <w:rsid w:val="00F705E3"/>
    <w:rsid w:val="00F7103E"/>
    <w:rsid w:val="00F71414"/>
    <w:rsid w:val="00F71691"/>
    <w:rsid w:val="00F72CA1"/>
    <w:rsid w:val="00F75F79"/>
    <w:rsid w:val="00F81F0A"/>
    <w:rsid w:val="00F83991"/>
    <w:rsid w:val="00F84672"/>
    <w:rsid w:val="00F8579D"/>
    <w:rsid w:val="00F857CA"/>
    <w:rsid w:val="00F906C5"/>
    <w:rsid w:val="00F93FA2"/>
    <w:rsid w:val="00F95CAD"/>
    <w:rsid w:val="00F968BE"/>
    <w:rsid w:val="00F96A71"/>
    <w:rsid w:val="00FA14A0"/>
    <w:rsid w:val="00FA1783"/>
    <w:rsid w:val="00FA2F92"/>
    <w:rsid w:val="00FA49FB"/>
    <w:rsid w:val="00FA4FF9"/>
    <w:rsid w:val="00FA6205"/>
    <w:rsid w:val="00FB16A6"/>
    <w:rsid w:val="00FB2F07"/>
    <w:rsid w:val="00FB54A9"/>
    <w:rsid w:val="00FB69ED"/>
    <w:rsid w:val="00FC0203"/>
    <w:rsid w:val="00FC0D98"/>
    <w:rsid w:val="00FC15AB"/>
    <w:rsid w:val="00FC2CC5"/>
    <w:rsid w:val="00FC37FB"/>
    <w:rsid w:val="00FC5079"/>
    <w:rsid w:val="00FC5BFA"/>
    <w:rsid w:val="00FC5E5F"/>
    <w:rsid w:val="00FC73BE"/>
    <w:rsid w:val="00FD0691"/>
    <w:rsid w:val="00FD25BD"/>
    <w:rsid w:val="00FD6D68"/>
    <w:rsid w:val="00FD71EF"/>
    <w:rsid w:val="00FE0406"/>
    <w:rsid w:val="00FE2A2B"/>
    <w:rsid w:val="00FE2C61"/>
    <w:rsid w:val="00FE5DBA"/>
    <w:rsid w:val="00FE6F97"/>
    <w:rsid w:val="00FE7936"/>
    <w:rsid w:val="00FF0158"/>
    <w:rsid w:val="00FF17A3"/>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3227"/>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numbering" w:customStyle="1" w:styleId="WWNum112">
    <w:name w:val="WWNum112"/>
    <w:basedOn w:val="Brezseznama"/>
    <w:rsid w:val="00354954"/>
  </w:style>
  <w:style w:type="table" w:customStyle="1" w:styleId="Tabelamrea132">
    <w:name w:val="Tabela – mreža132"/>
    <w:basedOn w:val="Navadnatabela"/>
    <w:next w:val="Tabelamrea"/>
    <w:rsid w:val="00354954"/>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13F38-2312-4A02-86D0-C7B429D2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Ponudba.dot</Template>
  <TotalTime>1526</TotalTime>
  <Pages>21</Pages>
  <Words>6685</Words>
  <Characters>39844</Characters>
  <Application>Microsoft Office Word</Application>
  <DocSecurity>0</DocSecurity>
  <Lines>781</Lines>
  <Paragraphs>306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Trdan, Gašper</cp:lastModifiedBy>
  <cp:revision>119</cp:revision>
  <cp:lastPrinted>2020-12-15T10:17:00Z</cp:lastPrinted>
  <dcterms:created xsi:type="dcterms:W3CDTF">2025-03-03T11:19:00Z</dcterms:created>
  <dcterms:modified xsi:type="dcterms:W3CDTF">2025-04-09T05:22:00Z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